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1FA80" w14:textId="02D85549" w:rsidR="00E90E49" w:rsidRPr="00CE0424" w:rsidRDefault="00FE2045" w:rsidP="00E35559">
      <w:pPr>
        <w:pStyle w:val="3GPPHeader"/>
        <w:spacing w:after="60"/>
        <w:rPr>
          <w:sz w:val="32"/>
          <w:szCs w:val="32"/>
          <w:highlight w:val="yellow"/>
        </w:rPr>
      </w:pPr>
      <w:r>
        <w:rPr>
          <w:lang w:val="en-US"/>
        </w:rPr>
        <w:t>3GPP TSG-RAN WG1 Meeting #91</w:t>
      </w:r>
      <w:bookmarkStart w:id="0" w:name="_GoBack"/>
      <w:bookmarkEnd w:id="0"/>
      <w:r w:rsidR="00E90E49" w:rsidRPr="00CE0424">
        <w:tab/>
      </w:r>
      <w:r w:rsidR="00091557" w:rsidRPr="00CE0424">
        <w:rPr>
          <w:sz w:val="32"/>
          <w:szCs w:val="32"/>
        </w:rPr>
        <w:t>R</w:t>
      </w:r>
      <w:r w:rsidR="00AE2834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DA3DE1" w:rsidRPr="00DA3DE1">
        <w:rPr>
          <w:sz w:val="32"/>
          <w:szCs w:val="32"/>
        </w:rPr>
        <w:t>17</w:t>
      </w:r>
      <w:r w:rsidR="0064266A">
        <w:rPr>
          <w:sz w:val="32"/>
          <w:szCs w:val="32"/>
        </w:rPr>
        <w:t>20953</w:t>
      </w:r>
    </w:p>
    <w:p w14:paraId="51C3CE46" w14:textId="546D65EC" w:rsidR="00E90E49" w:rsidRPr="00CE0424" w:rsidRDefault="0078192A" w:rsidP="00311702">
      <w:pPr>
        <w:pStyle w:val="3GPPHeader"/>
      </w:pPr>
      <w:r>
        <w:t>Reno</w:t>
      </w:r>
      <w:r w:rsidRPr="000A1D33">
        <w:t xml:space="preserve">, </w:t>
      </w:r>
      <w:r w:rsidR="00FE2045">
        <w:t xml:space="preserve">NV, </w:t>
      </w:r>
      <w:r>
        <w:t>U.S.A.,</w:t>
      </w:r>
      <w:r w:rsidRPr="000A1D33">
        <w:t xml:space="preserve"> </w:t>
      </w:r>
      <w:r>
        <w:t>November 27</w:t>
      </w:r>
      <w:r w:rsidRPr="000A1D33">
        <w:t xml:space="preserve"> </w:t>
      </w:r>
      <w:r>
        <w:t>–</w:t>
      </w:r>
      <w:r w:rsidRPr="000A1D33">
        <w:t xml:space="preserve"> </w:t>
      </w:r>
      <w:r>
        <w:t xml:space="preserve">December 1, </w:t>
      </w:r>
      <w:r w:rsidRPr="000A1D33">
        <w:t>2017</w:t>
      </w:r>
    </w:p>
    <w:p w14:paraId="5FCD4219" w14:textId="77777777" w:rsidR="00E90E49" w:rsidRPr="00CE0424" w:rsidRDefault="00E90E49" w:rsidP="00357380">
      <w:pPr>
        <w:pStyle w:val="3GPPHeader"/>
      </w:pPr>
    </w:p>
    <w:p w14:paraId="606D9DC9" w14:textId="54D7174A" w:rsidR="00E90E49" w:rsidRPr="00DC73DC" w:rsidRDefault="00E90E49" w:rsidP="00311702">
      <w:pPr>
        <w:pStyle w:val="3GPPHeader"/>
        <w:rPr>
          <w:sz w:val="22"/>
          <w:szCs w:val="22"/>
          <w:lang w:val="en-US"/>
        </w:rPr>
      </w:pPr>
      <w:r w:rsidRPr="00DC73DC">
        <w:rPr>
          <w:sz w:val="22"/>
          <w:szCs w:val="22"/>
          <w:lang w:val="en-US"/>
        </w:rPr>
        <w:t>Agenda Item:</w:t>
      </w:r>
      <w:r w:rsidRPr="00DC73DC">
        <w:rPr>
          <w:sz w:val="22"/>
          <w:szCs w:val="22"/>
          <w:lang w:val="en-US"/>
        </w:rPr>
        <w:tab/>
      </w:r>
      <w:r w:rsidR="0064266A">
        <w:rPr>
          <w:sz w:val="22"/>
          <w:szCs w:val="22"/>
          <w:lang w:val="en-US"/>
        </w:rPr>
        <w:t>7.8</w:t>
      </w:r>
    </w:p>
    <w:p w14:paraId="684B06A7" w14:textId="4AB629A5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14B1E52" w14:textId="30C3EDA9" w:rsidR="00E90E49" w:rsidRPr="00CE0424" w:rsidRDefault="003D3C45" w:rsidP="00547F4D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6B5B0F">
        <w:rPr>
          <w:sz w:val="22"/>
          <w:szCs w:val="22"/>
        </w:rPr>
        <w:tab/>
      </w:r>
      <w:r w:rsidR="00A320AE">
        <w:rPr>
          <w:sz w:val="22"/>
          <w:szCs w:val="22"/>
        </w:rPr>
        <w:t xml:space="preserve">IMT2020 self evaluation: On eMBB </w:t>
      </w:r>
      <w:r w:rsidR="00F35F87">
        <w:rPr>
          <w:sz w:val="22"/>
          <w:szCs w:val="22"/>
        </w:rPr>
        <w:t>user experienced data rate</w:t>
      </w:r>
    </w:p>
    <w:p w14:paraId="59D6E79C" w14:textId="2C8D6214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DA3DE1">
        <w:rPr>
          <w:sz w:val="22"/>
          <w:szCs w:val="22"/>
          <w:lang w:val="sv-SE"/>
        </w:rPr>
        <w:t>Discussion</w:t>
      </w:r>
    </w:p>
    <w:p w14:paraId="248031E0" w14:textId="77777777" w:rsidR="00E90E49" w:rsidRPr="00CE0424" w:rsidRDefault="00E90E49" w:rsidP="00E90E49"/>
    <w:p w14:paraId="65062EEC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6A9669FC" w14:textId="091F7CEF" w:rsidR="00B03121" w:rsidRDefault="00A320AE" w:rsidP="00A320AE">
      <w:pPr>
        <w:rPr>
          <w:iCs/>
        </w:rPr>
      </w:pPr>
      <w:r>
        <w:t>It has been agreed within 3GPP that according to the</w:t>
      </w:r>
      <w:r w:rsidRPr="00AC050D">
        <w:t xml:space="preserve"> New Study Item on </w:t>
      </w:r>
      <w:r w:rsidRPr="00AC050D">
        <w:rPr>
          <w:rFonts w:hint="eastAsia"/>
        </w:rPr>
        <w:t>Self Evaluation towards IMT-2020 Submission</w:t>
      </w:r>
      <w:r w:rsidRPr="00AC050D">
        <w:t xml:space="preserve"> </w:t>
      </w:r>
      <w:r w:rsidR="00255C39">
        <w:fldChar w:fldCharType="begin"/>
      </w:r>
      <w:r w:rsidR="00255C39">
        <w:instrText xml:space="preserve"> REF _Ref494452753 \r \h </w:instrText>
      </w:r>
      <w:r w:rsidR="00255C39">
        <w:fldChar w:fldCharType="separate"/>
      </w:r>
      <w:r w:rsidR="00255C39">
        <w:t>[1]</w:t>
      </w:r>
      <w:r w:rsidR="00255C39">
        <w:fldChar w:fldCharType="end"/>
      </w:r>
      <w:r>
        <w:t xml:space="preserve"> </w:t>
      </w:r>
      <w:r w:rsidRPr="00B03121">
        <w:rPr>
          <w:iCs/>
        </w:rPr>
        <w:t xml:space="preserve">self evaluation results </w:t>
      </w:r>
      <w:r w:rsidR="00325681">
        <w:rPr>
          <w:iCs/>
        </w:rPr>
        <w:t xml:space="preserve">should be provided </w:t>
      </w:r>
      <w:r w:rsidRPr="00B03121">
        <w:rPr>
          <w:iCs/>
        </w:rPr>
        <w:t xml:space="preserve">against technical performance requirements for </w:t>
      </w:r>
      <w:r w:rsidR="00D2617D">
        <w:rPr>
          <w:iCs/>
        </w:rPr>
        <w:t>extreme</w:t>
      </w:r>
      <w:r w:rsidR="00B03121">
        <w:rPr>
          <w:iCs/>
        </w:rPr>
        <w:t xml:space="preserve"> mobile broadband (eMBB) as defined in </w:t>
      </w:r>
      <w:r w:rsidR="0078192A">
        <w:rPr>
          <w:iCs/>
        </w:rPr>
        <w:fldChar w:fldCharType="begin"/>
      </w:r>
      <w:r w:rsidR="0078192A">
        <w:rPr>
          <w:iCs/>
        </w:rPr>
        <w:instrText xml:space="preserve"> REF _Ref494452764 \r \h </w:instrText>
      </w:r>
      <w:r w:rsidR="0078192A">
        <w:rPr>
          <w:iCs/>
        </w:rPr>
      </w:r>
      <w:r w:rsidR="0078192A">
        <w:rPr>
          <w:iCs/>
        </w:rPr>
        <w:fldChar w:fldCharType="separate"/>
      </w:r>
      <w:r w:rsidR="0078192A">
        <w:rPr>
          <w:iCs/>
        </w:rPr>
        <w:t>[2]</w:t>
      </w:r>
      <w:r w:rsidR="0078192A">
        <w:rPr>
          <w:iCs/>
        </w:rPr>
        <w:fldChar w:fldCharType="end"/>
      </w:r>
      <w:r w:rsidR="000B3273">
        <w:rPr>
          <w:iCs/>
        </w:rPr>
        <w:t>.</w:t>
      </w:r>
    </w:p>
    <w:p w14:paraId="3D6B5F8E" w14:textId="77777777" w:rsidR="000B3273" w:rsidRPr="005A47AE" w:rsidRDefault="000B3273" w:rsidP="000B3273">
      <w:pPr>
        <w:rPr>
          <w:lang w:eastAsia="ko-KR"/>
        </w:rPr>
      </w:pPr>
      <w:r w:rsidRPr="005A47AE">
        <w:rPr>
          <w:lang w:eastAsia="ko-KR"/>
        </w:rPr>
        <w:t xml:space="preserve">The key minimum technical performance requirements defined </w:t>
      </w:r>
      <w:r>
        <w:rPr>
          <w:lang w:eastAsia="ko-KR"/>
        </w:rPr>
        <w:t>by the ITU-R are intended</w:t>
      </w:r>
      <w:r w:rsidRPr="005A47AE">
        <w:rPr>
          <w:lang w:eastAsia="ko-KR"/>
        </w:rPr>
        <w:t xml:space="preserve"> </w:t>
      </w:r>
      <w:r>
        <w:rPr>
          <w:lang w:eastAsia="ko-KR"/>
        </w:rPr>
        <w:t>for</w:t>
      </w:r>
      <w:r w:rsidRPr="005A47AE">
        <w:rPr>
          <w:lang w:eastAsia="ko-KR"/>
        </w:rPr>
        <w:t xml:space="preserve"> </w:t>
      </w:r>
      <w:r>
        <w:rPr>
          <w:lang w:eastAsia="ko-KR"/>
        </w:rPr>
        <w:t>assuring</w:t>
      </w:r>
      <w:r w:rsidRPr="005A47AE">
        <w:rPr>
          <w:lang w:eastAsia="ko-KR"/>
        </w:rPr>
        <w:t xml:space="preserve"> that IMT-2020 technologies are able to fulfil the objectives of IMT-2020 and to set a specific level of performance that each </w:t>
      </w:r>
      <w:r>
        <w:rPr>
          <w:lang w:eastAsia="ko-KR"/>
        </w:rPr>
        <w:t xml:space="preserve">of the </w:t>
      </w:r>
      <w:r w:rsidRPr="005A47AE">
        <w:rPr>
          <w:lang w:eastAsia="ko-KR"/>
        </w:rPr>
        <w:t xml:space="preserve">proposed </w:t>
      </w:r>
      <w:r>
        <w:rPr>
          <w:lang w:eastAsia="ko-KR"/>
        </w:rPr>
        <w:t>radio interface technologies</w:t>
      </w:r>
      <w:r w:rsidRPr="005A47AE">
        <w:rPr>
          <w:lang w:eastAsia="ko-KR"/>
        </w:rPr>
        <w:t xml:space="preserve"> needs to achieve in order to be considered by ITU-R for IMT-2020.</w:t>
      </w:r>
    </w:p>
    <w:p w14:paraId="3942F7B0" w14:textId="060DF72E" w:rsidR="00477768" w:rsidRPr="00CE0424" w:rsidRDefault="00A320AE" w:rsidP="00A320AE">
      <w:r>
        <w:t xml:space="preserve">This contribution </w:t>
      </w:r>
      <w:r w:rsidRPr="00731228">
        <w:t>present</w:t>
      </w:r>
      <w:r>
        <w:t>s</w:t>
      </w:r>
      <w:r w:rsidRPr="00731228">
        <w:t xml:space="preserve"> </w:t>
      </w:r>
      <w:r>
        <w:t xml:space="preserve">the </w:t>
      </w:r>
      <w:r w:rsidR="00A709CB">
        <w:t xml:space="preserve">preliminary </w:t>
      </w:r>
      <w:r>
        <w:t xml:space="preserve">results on </w:t>
      </w:r>
      <w:r w:rsidR="007B533F">
        <w:t>user experienced data rate</w:t>
      </w:r>
      <w:r>
        <w:t xml:space="preserve"> for eMBB</w:t>
      </w:r>
      <w:r w:rsidR="00377FDC">
        <w:t xml:space="preserve"> and </w:t>
      </w:r>
      <w:r>
        <w:t>show</w:t>
      </w:r>
      <w:r w:rsidR="00377FDC">
        <w:t>s</w:t>
      </w:r>
      <w:r>
        <w:t xml:space="preserve"> that the corresponding IMT-2020 requirements can be met.</w:t>
      </w:r>
    </w:p>
    <w:p w14:paraId="5925009D" w14:textId="25AEB3BD" w:rsidR="004000E8" w:rsidRPr="00CE0424" w:rsidRDefault="001607C4" w:rsidP="00CE0424">
      <w:pPr>
        <w:pStyle w:val="Heading1"/>
      </w:pPr>
      <w:r>
        <w:t xml:space="preserve">Requirements on </w:t>
      </w:r>
      <w:r w:rsidR="00C27CC4">
        <w:t>user experienced data rate</w:t>
      </w:r>
    </w:p>
    <w:p w14:paraId="61F70981" w14:textId="442DD4D8" w:rsidR="00C27CC4" w:rsidRPr="00C27CC4" w:rsidRDefault="00FE704D" w:rsidP="00C27CC4">
      <w:pPr>
        <w:pStyle w:val="BodyText"/>
        <w:rPr>
          <w:lang w:val="en-US"/>
        </w:rPr>
      </w:pPr>
      <w:r>
        <w:t xml:space="preserve">Among other technical requirements there are requirements on </w:t>
      </w:r>
      <w:r w:rsidR="00C27CC4" w:rsidRPr="00D15D7C">
        <w:rPr>
          <w:i/>
        </w:rPr>
        <w:t>user experienced data rate</w:t>
      </w:r>
      <w:r w:rsidR="00C27CC4">
        <w:t>. The latter is defined as</w:t>
      </w:r>
      <w:r w:rsidR="00C27CC4" w:rsidRPr="00C27CC4">
        <w:t xml:space="preserve"> the 5% point of the </w:t>
      </w:r>
      <w:r w:rsidR="00C27CC4" w:rsidRPr="00C27CC4">
        <w:rPr>
          <w:lang w:val="en-US"/>
        </w:rPr>
        <w:t>cumulative distribution function of the user throughput</w:t>
      </w:r>
      <w:r w:rsidR="00C27CC4">
        <w:rPr>
          <w:lang w:val="en-US"/>
        </w:rPr>
        <w:t xml:space="preserve">, </w:t>
      </w:r>
      <w:r w:rsidR="00C27CC4">
        <w:t>which, in its turn, represents</w:t>
      </w:r>
      <w:r w:rsidR="00C27CC4" w:rsidRPr="00C27CC4">
        <w:t xml:space="preserve"> the number of correctly received bits, i.e.</w:t>
      </w:r>
      <w:r w:rsidR="00C27CC4">
        <w:t>,</w:t>
      </w:r>
      <w:r w:rsidR="00C27CC4" w:rsidRPr="00C27CC4">
        <w:t xml:space="preserve"> the number of bits contained in the service data units delivered to </w:t>
      </w:r>
      <w:r w:rsidR="00C27CC4">
        <w:t>l</w:t>
      </w:r>
      <w:r w:rsidR="00C27CC4" w:rsidRPr="00C27CC4">
        <w:t xml:space="preserve">ayer 3, over a certain period of time. </w:t>
      </w:r>
    </w:p>
    <w:p w14:paraId="78275C99" w14:textId="5B4746FE" w:rsidR="00D15D7C" w:rsidRDefault="00C27CC4" w:rsidP="00C27CC4">
      <w:pPr>
        <w:pStyle w:val="BodyText"/>
      </w:pPr>
      <w:r w:rsidRPr="00C27CC4">
        <w:t xml:space="preserve">In case of one frequency band and one layer of transmission reception points (TRxP), the user experienced data rate </w:t>
      </w:r>
      <w:r w:rsidR="00D15D7C">
        <w:t>is computed as</w:t>
      </w:r>
    </w:p>
    <w:p w14:paraId="241A7594" w14:textId="5DFCE6C0" w:rsidR="00D15D7C" w:rsidRPr="00D15D7C" w:rsidRDefault="00200DA5" w:rsidP="0069356B">
      <w:pPr>
        <w:pStyle w:val="BodyText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user</m:t>
            </m:r>
          </m:sub>
        </m:sSub>
        <m:r>
          <w:rPr>
            <w:rFonts w:ascii="Cambria Math" w:hAnsi="Cambria Math"/>
          </w:rPr>
          <m:t>=W∙</m:t>
        </m:r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69356B">
        <w:t>,</w:t>
      </w:r>
    </w:p>
    <w:p w14:paraId="41EF23F4" w14:textId="0BA27E53" w:rsidR="00C27CC4" w:rsidRPr="00C27CC4" w:rsidRDefault="00D15D7C" w:rsidP="00C27CC4">
      <w:pPr>
        <w:pStyle w:val="BodyText"/>
        <w:rPr>
          <w:lang w:val="en-US"/>
        </w:rPr>
      </w:pPr>
      <w:r>
        <w:t xml:space="preserve">where </w:t>
      </w:r>
      <m:oMath>
        <m:r>
          <m:rPr>
            <m:sty m:val="p"/>
          </m:rPr>
          <w:rPr>
            <w:rFonts w:ascii="Cambria Math" w:hAnsi="Cambria Math"/>
          </w:rPr>
          <m:t>S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5%</m:t>
            </m:r>
          </m:sub>
        </m:sSub>
      </m:oMath>
      <w:r w:rsidR="00C27CC4" w:rsidRPr="00C27CC4">
        <w:t xml:space="preserve"> </w:t>
      </w:r>
      <w:r>
        <w:t xml:space="preserve">is </w:t>
      </w:r>
      <w:r w:rsidR="00C27CC4" w:rsidRPr="00C27CC4">
        <w:t>the 5</w:t>
      </w:r>
      <w:r w:rsidR="00C27CC4" w:rsidRPr="00C27CC4">
        <w:rPr>
          <w:vertAlign w:val="superscript"/>
        </w:rPr>
        <w:t>th</w:t>
      </w:r>
      <w:r w:rsidR="00C27CC4" w:rsidRPr="00C27CC4">
        <w:t xml:space="preserve"> percentile user spectral efficiency. Let </w:t>
      </w:r>
      <m:oMath>
        <m:r>
          <w:rPr>
            <w:rFonts w:ascii="Cambria Math" w:hAnsi="Cambria Math"/>
          </w:rPr>
          <m:t>W</m:t>
        </m:r>
      </m:oMath>
      <w:r w:rsidR="00C27CC4" w:rsidRPr="00C27CC4">
        <w:t xml:space="preserve"> denote the channel</w:t>
      </w:r>
      <w:r>
        <w:t xml:space="preserve">. </w:t>
      </w:r>
      <w:r w:rsidR="00C27CC4" w:rsidRPr="00C27CC4">
        <w:t>In case bandwidth is aggregated across multiple bands (one or more TRxP layers), the user experienced data rate will be summed over the bands.</w:t>
      </w:r>
    </w:p>
    <w:p w14:paraId="415C925D" w14:textId="159FE18E" w:rsidR="00C27CC4" w:rsidRPr="00C27CC4" w:rsidRDefault="003023B8" w:rsidP="00C27CC4">
      <w:pPr>
        <w:pStyle w:val="BodyText"/>
        <w:rPr>
          <w:lang w:val="en-US"/>
        </w:rPr>
      </w:pPr>
      <w:r>
        <w:t>The system performance in terms of user experienced data rate is to be evaluated</w:t>
      </w:r>
      <w:r w:rsidRPr="00C27CC4">
        <w:t xml:space="preserve"> in </w:t>
      </w:r>
      <w:r>
        <w:t xml:space="preserve">the </w:t>
      </w:r>
      <w:r w:rsidRPr="00C27CC4">
        <w:t>Dense Urban</w:t>
      </w:r>
      <w:r>
        <w:t xml:space="preserve"> </w:t>
      </w:r>
      <w:r w:rsidR="00292A74">
        <w:t xml:space="preserve">(DU) </w:t>
      </w:r>
      <w:r w:rsidRPr="00C27CC4">
        <w:t>test environment.</w:t>
      </w:r>
      <w:r>
        <w:t xml:space="preserve"> </w:t>
      </w:r>
      <w:r w:rsidR="00C27CC4" w:rsidRPr="00C27CC4">
        <w:t xml:space="preserve">The target values </w:t>
      </w:r>
      <w:r w:rsidR="00C27CC4" w:rsidRPr="00C27CC4">
        <w:rPr>
          <w:lang w:val="en-US"/>
        </w:rPr>
        <w:t xml:space="preserve">are </w:t>
      </w:r>
      <w:r w:rsidR="000F1B58">
        <w:rPr>
          <w:lang w:val="en-US"/>
        </w:rPr>
        <w:t>set as</w:t>
      </w:r>
      <w:r w:rsidR="00C27CC4" w:rsidRPr="00C27CC4">
        <w:rPr>
          <w:lang w:val="en-US"/>
        </w:rPr>
        <w:t xml:space="preserve"> </w:t>
      </w:r>
    </w:p>
    <w:p w14:paraId="1767CE28" w14:textId="1004E3E6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Downlink </w:t>
      </w:r>
      <w:r w:rsidRPr="00C27CC4">
        <w:t xml:space="preserve">user experienced data rate </w:t>
      </w:r>
      <w:r w:rsidRPr="00C27CC4">
        <w:rPr>
          <w:lang w:val="en-US"/>
        </w:rPr>
        <w:t>is 100 Mbit/s</w:t>
      </w:r>
      <w:r w:rsidR="00A46D14">
        <w:rPr>
          <w:lang w:val="en-US"/>
        </w:rPr>
        <w:t>,</w:t>
      </w:r>
      <w:r w:rsidRPr="00C27CC4">
        <w:rPr>
          <w:lang w:val="en-US"/>
        </w:rPr>
        <w:t xml:space="preserve"> </w:t>
      </w:r>
    </w:p>
    <w:p w14:paraId="045C9C3E" w14:textId="6A099A7C" w:rsidR="00C27CC4" w:rsidRPr="00C27CC4" w:rsidRDefault="00C27CC4" w:rsidP="000F1B58">
      <w:pPr>
        <w:pStyle w:val="BodyText"/>
        <w:numPr>
          <w:ilvl w:val="0"/>
          <w:numId w:val="18"/>
        </w:numPr>
        <w:rPr>
          <w:lang w:val="en-US"/>
        </w:rPr>
      </w:pPr>
      <w:r w:rsidRPr="00C27CC4">
        <w:rPr>
          <w:lang w:val="en-US"/>
        </w:rPr>
        <w:t xml:space="preserve">Uplink </w:t>
      </w:r>
      <w:r w:rsidRPr="00C27CC4">
        <w:t xml:space="preserve">user experienced data rate </w:t>
      </w:r>
      <w:r w:rsidRPr="00C27CC4">
        <w:rPr>
          <w:lang w:val="en-US"/>
        </w:rPr>
        <w:t xml:space="preserve">is 50 Mbit/s. </w:t>
      </w:r>
    </w:p>
    <w:p w14:paraId="61D5953B" w14:textId="42DADF92" w:rsidR="00C27CC4" w:rsidRDefault="00C27CC4" w:rsidP="00C27CC4">
      <w:pPr>
        <w:pStyle w:val="BodyText"/>
      </w:pPr>
      <w:r w:rsidRPr="00C27CC4">
        <w:t xml:space="preserve">These values are defined assuming supportable bandwidth as described in </w:t>
      </w:r>
      <w:r w:rsidR="008170E3">
        <w:t xml:space="preserve">[1] </w:t>
      </w:r>
      <w:r w:rsidRPr="00C27CC4">
        <w:t>for each test environment</w:t>
      </w:r>
      <w:r w:rsidRPr="00C27CC4">
        <w:rPr>
          <w:lang w:val="en-US"/>
        </w:rPr>
        <w:t xml:space="preserve">. </w:t>
      </w:r>
      <w:r w:rsidRPr="00C27CC4">
        <w:t>However, the bandwidth assumption does not form part of the requirement</w:t>
      </w:r>
      <w:r w:rsidR="00593D47">
        <w:t>, it</w:t>
      </w:r>
      <w:r w:rsidR="00593D47" w:rsidRPr="00C27CC4">
        <w:t xml:space="preserve"> should be reported by the proponent</w:t>
      </w:r>
      <w:r w:rsidR="00593D47">
        <w:t xml:space="preserve"> instead</w:t>
      </w:r>
      <w:r w:rsidR="00593D47" w:rsidRPr="00C27CC4">
        <w:t>.</w:t>
      </w:r>
      <w:r w:rsidRPr="00C27CC4">
        <w:t xml:space="preserve"> The conditions for evaluation are described in</w:t>
      </w:r>
      <w:r w:rsidR="008170E3">
        <w:t xml:space="preserve"> [</w:t>
      </w:r>
      <w:r w:rsidR="00593D47">
        <w:t>1</w:t>
      </w:r>
      <w:r w:rsidR="008170E3">
        <w:t>]</w:t>
      </w:r>
      <w:r w:rsidRPr="00C27CC4">
        <w:t>.</w:t>
      </w:r>
    </w:p>
    <w:p w14:paraId="4A76A104" w14:textId="21D1A86F" w:rsidR="0078192A" w:rsidRDefault="0078192A">
      <w:pPr>
        <w:overflowPunct/>
        <w:autoSpaceDE/>
        <w:autoSpaceDN/>
        <w:adjustRightInd/>
        <w:spacing w:after="0"/>
        <w:jc w:val="left"/>
        <w:textAlignment w:val="auto"/>
      </w:pPr>
      <w:r>
        <w:br w:type="page"/>
      </w:r>
    </w:p>
    <w:p w14:paraId="0E32C76F" w14:textId="77777777" w:rsidR="0078192A" w:rsidRDefault="0078192A" w:rsidP="0078192A">
      <w:pPr>
        <w:pStyle w:val="Caption"/>
        <w:keepNext/>
      </w:pPr>
      <w:bookmarkStart w:id="1" w:name="_Ref497997042"/>
      <w:r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1"/>
      <w:r>
        <w:t xml:space="preserve"> Scenario configurations.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3257"/>
        <w:gridCol w:w="6372"/>
      </w:tblGrid>
      <w:tr w:rsidR="0078192A" w:rsidRPr="0014440B" w14:paraId="6A04381C" w14:textId="77777777" w:rsidTr="00C132C0">
        <w:trPr>
          <w:trHeight w:val="292"/>
        </w:trPr>
        <w:tc>
          <w:tcPr>
            <w:tcW w:w="5000" w:type="pct"/>
            <w:gridSpan w:val="2"/>
          </w:tcPr>
          <w:p w14:paraId="4D1998B5" w14:textId="77777777" w:rsidR="0078192A" w:rsidRPr="00BC103A" w:rsidRDefault="0078192A" w:rsidP="00C132C0">
            <w:pPr>
              <w:jc w:val="center"/>
              <w:rPr>
                <w:b/>
                <w:szCs w:val="24"/>
                <w:lang w:val="en-CA"/>
              </w:rPr>
            </w:pPr>
            <w:r w:rsidRPr="00BC103A">
              <w:rPr>
                <w:b/>
                <w:szCs w:val="24"/>
                <w:lang w:val="en-US"/>
              </w:rPr>
              <w:t>Dense Urban (macro level only)</w:t>
            </w:r>
          </w:p>
        </w:tc>
      </w:tr>
      <w:tr w:rsidR="0078192A" w:rsidRPr="0014440B" w14:paraId="4E383536" w14:textId="77777777" w:rsidTr="00C132C0">
        <w:trPr>
          <w:trHeight w:val="292"/>
        </w:trPr>
        <w:tc>
          <w:tcPr>
            <w:tcW w:w="1691" w:type="pct"/>
          </w:tcPr>
          <w:p w14:paraId="3EE97AA4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 xml:space="preserve">Traffic model </w:t>
            </w:r>
          </w:p>
        </w:tc>
        <w:tc>
          <w:tcPr>
            <w:tcW w:w="3309" w:type="pct"/>
          </w:tcPr>
          <w:p w14:paraId="1E12B1B5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Full buffer, 10 UE/cell</w:t>
            </w:r>
          </w:p>
        </w:tc>
      </w:tr>
      <w:tr w:rsidR="0078192A" w:rsidRPr="0014440B" w14:paraId="268CAD87" w14:textId="77777777" w:rsidTr="00C132C0">
        <w:trPr>
          <w:trHeight w:val="292"/>
        </w:trPr>
        <w:tc>
          <w:tcPr>
            <w:tcW w:w="1691" w:type="pct"/>
            <w:hideMark/>
          </w:tcPr>
          <w:p w14:paraId="5D5E24E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Channel model</w:t>
            </w:r>
          </w:p>
        </w:tc>
        <w:tc>
          <w:tcPr>
            <w:tcW w:w="3309" w:type="pct"/>
            <w:hideMark/>
          </w:tcPr>
          <w:p w14:paraId="7FBA3B95" w14:textId="77777777" w:rsidR="0078192A" w:rsidRPr="0014440B" w:rsidRDefault="0078192A" w:rsidP="00C132C0">
            <w:pPr>
              <w:rPr>
                <w:szCs w:val="24"/>
                <w:lang w:val="en-US"/>
              </w:rPr>
            </w:pPr>
            <w:r w:rsidRPr="0014440B">
              <w:rPr>
                <w:szCs w:val="24"/>
                <w:lang w:val="en-CA"/>
              </w:rPr>
              <w:t>3GPP 3D UMa, with 200 m ISD</w:t>
            </w:r>
          </w:p>
        </w:tc>
      </w:tr>
      <w:tr w:rsidR="0078192A" w:rsidRPr="0014440B" w14:paraId="4AD74968" w14:textId="77777777" w:rsidTr="00C132C0">
        <w:trPr>
          <w:trHeight w:val="292"/>
        </w:trPr>
        <w:tc>
          <w:tcPr>
            <w:tcW w:w="1691" w:type="pct"/>
            <w:hideMark/>
          </w:tcPr>
          <w:p w14:paraId="7DE9EB2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speed </w:t>
            </w:r>
          </w:p>
        </w:tc>
        <w:tc>
          <w:tcPr>
            <w:tcW w:w="3309" w:type="pct"/>
            <w:hideMark/>
          </w:tcPr>
          <w:p w14:paraId="11F04D6F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3 km/h </w:t>
            </w:r>
          </w:p>
        </w:tc>
      </w:tr>
      <w:tr w:rsidR="0078192A" w:rsidRPr="0014440B" w14:paraId="23725F02" w14:textId="77777777" w:rsidTr="00C132C0">
        <w:trPr>
          <w:trHeight w:val="292"/>
        </w:trPr>
        <w:tc>
          <w:tcPr>
            <w:tcW w:w="1691" w:type="pct"/>
            <w:hideMark/>
          </w:tcPr>
          <w:p w14:paraId="4027E975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Carrier frequency</w:t>
            </w:r>
          </w:p>
        </w:tc>
        <w:tc>
          <w:tcPr>
            <w:tcW w:w="3309" w:type="pct"/>
            <w:hideMark/>
          </w:tcPr>
          <w:p w14:paraId="5633FCB4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4 GHz</w:t>
            </w:r>
          </w:p>
        </w:tc>
      </w:tr>
      <w:tr w:rsidR="0078192A" w:rsidRPr="0014440B" w14:paraId="198B3F4C" w14:textId="77777777" w:rsidTr="00C132C0">
        <w:trPr>
          <w:trHeight w:val="292"/>
        </w:trPr>
        <w:tc>
          <w:tcPr>
            <w:tcW w:w="1691" w:type="pct"/>
            <w:hideMark/>
          </w:tcPr>
          <w:p w14:paraId="75B38C7E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Wrapping </w:t>
            </w:r>
          </w:p>
        </w:tc>
        <w:tc>
          <w:tcPr>
            <w:tcW w:w="3309" w:type="pct"/>
            <w:hideMark/>
          </w:tcPr>
          <w:p w14:paraId="0421A388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Radio distance based </w:t>
            </w:r>
          </w:p>
        </w:tc>
      </w:tr>
      <w:tr w:rsidR="0078192A" w:rsidRPr="0014440B" w14:paraId="225FA4F4" w14:textId="77777777" w:rsidTr="00C132C0">
        <w:trPr>
          <w:trHeight w:val="292"/>
        </w:trPr>
        <w:tc>
          <w:tcPr>
            <w:tcW w:w="1691" w:type="pct"/>
            <w:hideMark/>
          </w:tcPr>
          <w:p w14:paraId="0E08048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Number of  cells</w:t>
            </w:r>
          </w:p>
        </w:tc>
        <w:tc>
          <w:tcPr>
            <w:tcW w:w="3309" w:type="pct"/>
            <w:hideMark/>
          </w:tcPr>
          <w:p w14:paraId="64A17DB0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39</w:t>
            </w:r>
          </w:p>
        </w:tc>
      </w:tr>
      <w:tr w:rsidR="0078192A" w:rsidRPr="0014440B" w14:paraId="16E0F75F" w14:textId="77777777" w:rsidTr="00C132C0">
        <w:trPr>
          <w:trHeight w:val="292"/>
        </w:trPr>
        <w:tc>
          <w:tcPr>
            <w:tcW w:w="1691" w:type="pct"/>
            <w:hideMark/>
          </w:tcPr>
          <w:p w14:paraId="4A47DA37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Indoor outdoor</w:t>
            </w:r>
          </w:p>
        </w:tc>
        <w:tc>
          <w:tcPr>
            <w:tcW w:w="3309" w:type="pct"/>
            <w:hideMark/>
          </w:tcPr>
          <w:p w14:paraId="418B44F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>80% indoor</w:t>
            </w:r>
          </w:p>
        </w:tc>
      </w:tr>
      <w:tr w:rsidR="0078192A" w:rsidRPr="0014440B" w14:paraId="52286228" w14:textId="77777777" w:rsidTr="00C132C0">
        <w:trPr>
          <w:trHeight w:val="292"/>
        </w:trPr>
        <w:tc>
          <w:tcPr>
            <w:tcW w:w="1691" w:type="pct"/>
          </w:tcPr>
          <w:p w14:paraId="4F7EA9DD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 w:rsidRPr="00822496">
              <w:rPr>
                <w:szCs w:val="24"/>
                <w:lang w:val="en-CA"/>
              </w:rPr>
              <w:t>UE Antenna</w:t>
            </w:r>
          </w:p>
        </w:tc>
        <w:tc>
          <w:tcPr>
            <w:tcW w:w="3309" w:type="pct"/>
          </w:tcPr>
          <w:p w14:paraId="49475F86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1</w:t>
            </w:r>
            <w:r w:rsidRPr="00822496">
              <w:rPr>
                <w:szCs w:val="24"/>
                <w:lang w:val="en-CA"/>
              </w:rPr>
              <w:t>x</w:t>
            </w:r>
            <w:r>
              <w:rPr>
                <w:szCs w:val="24"/>
                <w:lang w:val="en-CA"/>
              </w:rPr>
              <w:t>4</w:t>
            </w:r>
            <w:r w:rsidRPr="00822496">
              <w:rPr>
                <w:szCs w:val="24"/>
                <w:lang w:val="en-CA"/>
              </w:rPr>
              <w:t xml:space="preserve"> cross poles, 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822496">
              <w:rPr>
                <w:szCs w:val="24"/>
                <w:lang w:val="en-CA"/>
              </w:rPr>
              <w:t xml:space="preserve"> separation, random orientation in xy-plane</w:t>
            </w:r>
          </w:p>
        </w:tc>
      </w:tr>
      <w:tr w:rsidR="0078192A" w:rsidRPr="0014440B" w14:paraId="322A21A2" w14:textId="77777777" w:rsidTr="00C132C0">
        <w:trPr>
          <w:trHeight w:val="292"/>
        </w:trPr>
        <w:tc>
          <w:tcPr>
            <w:tcW w:w="1691" w:type="pct"/>
          </w:tcPr>
          <w:p w14:paraId="724A877F" w14:textId="77777777" w:rsidR="0078192A" w:rsidRPr="0014440B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BS</w:t>
            </w:r>
            <w:r w:rsidRPr="00822496">
              <w:rPr>
                <w:szCs w:val="24"/>
                <w:lang w:val="en-CA"/>
              </w:rPr>
              <w:t xml:space="preserve"> Antenna</w:t>
            </w:r>
          </w:p>
        </w:tc>
        <w:tc>
          <w:tcPr>
            <w:tcW w:w="3309" w:type="pct"/>
          </w:tcPr>
          <w:p w14:paraId="303D13B7" w14:textId="77777777" w:rsidR="0078192A" w:rsidRDefault="0078192A" w:rsidP="00C132C0">
            <w:pPr>
              <w:rPr>
                <w:szCs w:val="24"/>
                <w:lang w:val="en-CA"/>
              </w:rPr>
            </w:pPr>
            <w:r>
              <w:rPr>
                <w:szCs w:val="24"/>
                <w:lang w:val="en-CA"/>
              </w:rPr>
              <w:t>4x32</w:t>
            </w:r>
            <w:r w:rsidRPr="00822496">
              <w:rPr>
                <w:szCs w:val="24"/>
                <w:lang w:val="en-CA"/>
              </w:rPr>
              <w:t xml:space="preserve"> cross poles</w:t>
            </w:r>
            <w:r>
              <w:rPr>
                <w:szCs w:val="24"/>
                <w:lang w:val="en-CA"/>
              </w:rPr>
              <w:t xml:space="preserve">, </w:t>
            </w:r>
            <w:r w:rsidRPr="0014440B">
              <w:rPr>
                <w:szCs w:val="24"/>
                <w:lang w:val="en-CA"/>
              </w:rPr>
              <w:t>0.8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vertical, </w:t>
            </w:r>
            <w:r w:rsidRPr="00822496">
              <w:rPr>
                <w:szCs w:val="24"/>
                <w:lang w:val="en-CA"/>
              </w:rPr>
              <w:t>0.5</w:t>
            </w:r>
            <w:r w:rsidRPr="00822496">
              <w:rPr>
                <w:rFonts w:hint="eastAsia"/>
                <w:szCs w:val="24"/>
                <w:lang w:val="en-CA"/>
              </w:rPr>
              <w:t>λ</w:t>
            </w:r>
            <w:r w:rsidRPr="0014440B">
              <w:rPr>
                <w:szCs w:val="24"/>
                <w:lang w:val="en-CA"/>
              </w:rPr>
              <w:t xml:space="preserve"> in horizontal</w:t>
            </w:r>
          </w:p>
        </w:tc>
      </w:tr>
      <w:tr w:rsidR="0078192A" w:rsidRPr="0014440B" w14:paraId="747D4E91" w14:textId="77777777" w:rsidTr="00C132C0">
        <w:trPr>
          <w:trHeight w:val="292"/>
        </w:trPr>
        <w:tc>
          <w:tcPr>
            <w:tcW w:w="1691" w:type="pct"/>
            <w:hideMark/>
          </w:tcPr>
          <w:p w14:paraId="155908A3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 w:rsidRPr="0014440B">
              <w:rPr>
                <w:szCs w:val="24"/>
                <w:lang w:val="en-CA"/>
              </w:rPr>
              <w:t xml:space="preserve">UE antenna </w:t>
            </w:r>
            <w:r>
              <w:rPr>
                <w:szCs w:val="24"/>
                <w:lang w:val="en-CA"/>
              </w:rPr>
              <w:t>gain</w:t>
            </w:r>
          </w:p>
        </w:tc>
        <w:tc>
          <w:tcPr>
            <w:tcW w:w="3309" w:type="pct"/>
            <w:hideMark/>
          </w:tcPr>
          <w:p w14:paraId="13AD2551" w14:textId="77777777" w:rsidR="0078192A" w:rsidRPr="0014440B" w:rsidRDefault="0078192A" w:rsidP="00C132C0">
            <w:pPr>
              <w:rPr>
                <w:szCs w:val="24"/>
                <w:lang w:val="sv-SE"/>
              </w:rPr>
            </w:pPr>
            <w:r>
              <w:rPr>
                <w:szCs w:val="24"/>
                <w:lang w:val="en-CA"/>
              </w:rPr>
              <w:t>0 dBi</w:t>
            </w:r>
          </w:p>
        </w:tc>
      </w:tr>
    </w:tbl>
    <w:p w14:paraId="34369542" w14:textId="2F16F2DC" w:rsidR="00C27CC4" w:rsidRPr="00C27CC4" w:rsidRDefault="00C27CC4" w:rsidP="00C27CC4">
      <w:pPr>
        <w:pStyle w:val="BodyText"/>
      </w:pPr>
    </w:p>
    <w:p w14:paraId="2F9C4225" w14:textId="6808B96C" w:rsidR="006E062C" w:rsidRPr="00CE0424" w:rsidRDefault="0078192A" w:rsidP="00CE0424">
      <w:pPr>
        <w:pStyle w:val="Heading1"/>
      </w:pPr>
      <w:r>
        <w:t>System performance</w:t>
      </w:r>
    </w:p>
    <w:p w14:paraId="68D102FE" w14:textId="3083D803" w:rsidR="009C3D55" w:rsidRDefault="009C075A" w:rsidP="009C075A">
      <w:r>
        <w:t>The evaluations herein are based on the preliminary simulation results obtained for the (modified) DU test environment</w:t>
      </w:r>
      <w:r w:rsidR="007E20B8">
        <w:t xml:space="preserve">. The simulation details are summarized in </w:t>
      </w:r>
      <w:r w:rsidR="007E20B8">
        <w:fldChar w:fldCharType="begin"/>
      </w:r>
      <w:r w:rsidR="007E20B8">
        <w:instrText xml:space="preserve"> REF _Ref497997042 \h </w:instrText>
      </w:r>
      <w:r w:rsidR="007E20B8">
        <w:fldChar w:fldCharType="separate"/>
      </w:r>
      <w:r w:rsidR="007E20B8">
        <w:t xml:space="preserve">Table </w:t>
      </w:r>
      <w:r w:rsidR="007E20B8">
        <w:rPr>
          <w:noProof/>
        </w:rPr>
        <w:t>1</w:t>
      </w:r>
      <w:r w:rsidR="007E20B8">
        <w:fldChar w:fldCharType="end"/>
      </w:r>
      <w:r w:rsidR="007E20B8">
        <w:t xml:space="preserve">, and discussed in detail in </w:t>
      </w:r>
      <w:r w:rsidR="004C5B4C">
        <w:t>[</w:t>
      </w:r>
      <w:r w:rsidR="004C5B4C">
        <w:fldChar w:fldCharType="begin"/>
      </w:r>
      <w:r w:rsidR="004C5B4C">
        <w:instrText xml:space="preserve"> PAGEREF _Ref498004249 \h </w:instrText>
      </w:r>
      <w:r w:rsidR="004C5B4C">
        <w:fldChar w:fldCharType="separate"/>
      </w:r>
      <w:r w:rsidR="004C5B4C">
        <w:rPr>
          <w:noProof/>
        </w:rPr>
        <w:t>4</w:t>
      </w:r>
      <w:r w:rsidR="004C5B4C">
        <w:fldChar w:fldCharType="end"/>
      </w:r>
      <w:r w:rsidR="004C5B4C">
        <w:t>]</w:t>
      </w:r>
      <w:r w:rsidR="007E20B8">
        <w:t>.</w:t>
      </w:r>
    </w:p>
    <w:p w14:paraId="4D02B9FD" w14:textId="4990DBB7" w:rsidR="00C4224E" w:rsidRDefault="00C4224E" w:rsidP="009C075A">
      <w:r>
        <w:t xml:space="preserve">For the given test environment, the obtained </w:t>
      </w:r>
      <w:r w:rsidRPr="00C27CC4">
        <w:t>5</w:t>
      </w:r>
      <w:r w:rsidRPr="00C27CC4">
        <w:rPr>
          <w:vertAlign w:val="superscript"/>
        </w:rPr>
        <w:t>th</w:t>
      </w:r>
      <w:r w:rsidRPr="00C27CC4">
        <w:t xml:space="preserve"> percentile user spectral efficiency</w:t>
      </w:r>
      <w:r>
        <w:t xml:space="preserve"> is </w:t>
      </w:r>
      <w:r w:rsidR="00657284">
        <w:t>0.</w:t>
      </w:r>
      <w:r>
        <w:t>322 bit/s/Hz</w:t>
      </w:r>
      <w:r w:rsidR="00657284">
        <w:t>/UE</w:t>
      </w:r>
      <w:r>
        <w:t xml:space="preserve"> for the downlink and </w:t>
      </w:r>
      <w:r w:rsidR="00657284">
        <w:t>0.</w:t>
      </w:r>
      <w:r w:rsidR="004C4058">
        <w:t>48</w:t>
      </w:r>
      <w:r>
        <w:t xml:space="preserve"> bit/s/Hz</w:t>
      </w:r>
      <w:r w:rsidR="00657284">
        <w:t>/UE</w:t>
      </w:r>
      <w:r>
        <w:t xml:space="preserve"> for the downlink</w:t>
      </w:r>
      <w:r w:rsidR="008654DC">
        <w:t xml:space="preserve">. Taking several exemplary bandwidths for the calculations yields the results summarized in </w:t>
      </w:r>
      <w:r w:rsidR="00C132C0">
        <w:fldChar w:fldCharType="begin"/>
      </w:r>
      <w:r w:rsidR="00C132C0">
        <w:instrText xml:space="preserve"> REF _Ref498003321 \h </w:instrText>
      </w:r>
      <w:r w:rsidR="00C132C0">
        <w:fldChar w:fldCharType="separate"/>
      </w:r>
      <w:r w:rsidR="00C132C0">
        <w:t xml:space="preserve">Table </w:t>
      </w:r>
      <w:r w:rsidR="00C132C0">
        <w:rPr>
          <w:noProof/>
        </w:rPr>
        <w:t>2</w:t>
      </w:r>
      <w:r w:rsidR="00C132C0">
        <w:fldChar w:fldCharType="end"/>
      </w:r>
      <w:r w:rsidR="00C132C0">
        <w:t xml:space="preserve"> below.</w:t>
      </w:r>
    </w:p>
    <w:p w14:paraId="706E5F18" w14:textId="77777777" w:rsidR="008654DC" w:rsidRDefault="008654DC" w:rsidP="009C075A"/>
    <w:p w14:paraId="6505133F" w14:textId="64546BC3" w:rsidR="008654DC" w:rsidRDefault="008654DC" w:rsidP="008654DC">
      <w:pPr>
        <w:pStyle w:val="Caption"/>
        <w:keepNext/>
      </w:pPr>
      <w:bookmarkStart w:id="2" w:name="_Ref49800332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2"/>
      <w:r>
        <w:t xml:space="preserve"> System performance in the </w:t>
      </w:r>
      <w:r w:rsidR="0003506D">
        <w:t>Dense Urban</w:t>
      </w:r>
      <w:r>
        <w:t xml:space="preserve"> scenario</w:t>
      </w:r>
    </w:p>
    <w:tbl>
      <w:tblPr>
        <w:tblStyle w:val="TableGridLight"/>
        <w:tblW w:w="5000" w:type="pct"/>
        <w:tblLook w:val="0600" w:firstRow="0" w:lastRow="0" w:firstColumn="0" w:lastColumn="0" w:noHBand="1" w:noVBand="1"/>
      </w:tblPr>
      <w:tblGrid>
        <w:gridCol w:w="1961"/>
        <w:gridCol w:w="3834"/>
        <w:gridCol w:w="3834"/>
      </w:tblGrid>
      <w:tr w:rsidR="00290156" w:rsidRPr="0014440B" w14:paraId="0F01CAA8" w14:textId="77777777" w:rsidTr="00290156">
        <w:trPr>
          <w:trHeight w:val="292"/>
        </w:trPr>
        <w:tc>
          <w:tcPr>
            <w:tcW w:w="1018" w:type="pct"/>
            <w:vMerge w:val="restart"/>
            <w:vAlign w:val="center"/>
          </w:tcPr>
          <w:p w14:paraId="4554E25E" w14:textId="13288965" w:rsidR="00290156" w:rsidRPr="00456C86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 w:rsidRPr="00456C86">
              <w:rPr>
                <w:b/>
                <w:szCs w:val="24"/>
                <w:lang w:val="en-CA"/>
              </w:rPr>
              <w:t>Bandwidth</w:t>
            </w:r>
            <w:r>
              <w:rPr>
                <w:b/>
                <w:szCs w:val="24"/>
                <w:lang w:val="en-CA"/>
              </w:rPr>
              <w:t xml:space="preserve">,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val="en-US"/>
                </w:rPr>
                <m:t>W</m:t>
              </m:r>
            </m:oMath>
          </w:p>
        </w:tc>
        <w:tc>
          <w:tcPr>
            <w:tcW w:w="3982" w:type="pct"/>
            <w:gridSpan w:val="2"/>
            <w:vAlign w:val="center"/>
          </w:tcPr>
          <w:p w14:paraId="29FDF737" w14:textId="7DE7509C" w:rsidR="00290156" w:rsidRPr="00F66887" w:rsidRDefault="00290156" w:rsidP="00290156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User experienced data rate,</w:t>
            </w:r>
            <w:r w:rsidRPr="003D56DB">
              <w:rPr>
                <w:b/>
                <w:szCs w:val="24"/>
                <w:lang w:val="en-CA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b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user</m:t>
                  </m:r>
                </m:sub>
              </m:sSub>
            </m:oMath>
            <w:r w:rsidRPr="00F66887">
              <w:rPr>
                <w:b/>
                <w:szCs w:val="24"/>
                <w:lang w:val="en-CA"/>
              </w:rPr>
              <w:t xml:space="preserve"> [Mbit/s]</w:t>
            </w:r>
          </w:p>
        </w:tc>
      </w:tr>
      <w:tr w:rsidR="00290156" w:rsidRPr="0014440B" w14:paraId="3E5EAB12" w14:textId="1A4E105B" w:rsidTr="00290156">
        <w:trPr>
          <w:trHeight w:val="292"/>
        </w:trPr>
        <w:tc>
          <w:tcPr>
            <w:tcW w:w="1018" w:type="pct"/>
            <w:vMerge/>
            <w:vAlign w:val="center"/>
          </w:tcPr>
          <w:p w14:paraId="0EC033AD" w14:textId="33605EFB" w:rsidR="00290156" w:rsidRPr="00456C86" w:rsidRDefault="00290156" w:rsidP="00290156">
            <w:pPr>
              <w:jc w:val="left"/>
              <w:rPr>
                <w:b/>
                <w:lang w:val="en-CA"/>
              </w:rPr>
            </w:pPr>
          </w:p>
        </w:tc>
        <w:tc>
          <w:tcPr>
            <w:tcW w:w="1991" w:type="pct"/>
            <w:vAlign w:val="center"/>
          </w:tcPr>
          <w:p w14:paraId="7E8B3AE0" w14:textId="4C601973" w:rsidR="00290156" w:rsidRPr="00F66887" w:rsidRDefault="00BE5ACA" w:rsidP="00BE5ACA">
            <w:pPr>
              <w:jc w:val="center"/>
              <w:rPr>
                <w:b/>
                <w:lang w:val="en-CA"/>
              </w:rPr>
            </w:pPr>
            <w:r>
              <w:rPr>
                <w:b/>
                <w:lang w:val="en-CA"/>
              </w:rPr>
              <w:t>Downlink</w:t>
            </w:r>
          </w:p>
        </w:tc>
        <w:tc>
          <w:tcPr>
            <w:tcW w:w="1991" w:type="pct"/>
            <w:vAlign w:val="center"/>
          </w:tcPr>
          <w:p w14:paraId="3FD644BB" w14:textId="6C91C1C3" w:rsidR="00290156" w:rsidRPr="00F66887" w:rsidRDefault="00BE5ACA" w:rsidP="00BE5ACA">
            <w:pPr>
              <w:jc w:val="center"/>
              <w:rPr>
                <w:b/>
                <w:szCs w:val="24"/>
                <w:lang w:val="en-CA"/>
              </w:rPr>
            </w:pPr>
            <w:r>
              <w:rPr>
                <w:b/>
                <w:szCs w:val="24"/>
                <w:lang w:val="en-CA"/>
              </w:rPr>
              <w:t>Uplink</w:t>
            </w:r>
          </w:p>
        </w:tc>
      </w:tr>
      <w:tr w:rsidR="00290156" w:rsidRPr="0014440B" w14:paraId="78E3CBA8" w14:textId="1A179353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50D5A994" w14:textId="77777777" w:rsidR="00290156" w:rsidRPr="0014440B" w:rsidRDefault="00290156" w:rsidP="00290156">
            <w:pPr>
              <w:jc w:val="center"/>
              <w:rPr>
                <w:lang w:val="sv-SE"/>
              </w:rPr>
            </w:pPr>
            <w:r>
              <w:rPr>
                <w:lang w:val="en-CA"/>
              </w:rPr>
              <w:t>100 MHz</w:t>
            </w:r>
          </w:p>
        </w:tc>
        <w:tc>
          <w:tcPr>
            <w:tcW w:w="1991" w:type="pct"/>
            <w:vAlign w:val="center"/>
            <w:hideMark/>
          </w:tcPr>
          <w:p w14:paraId="2FD77D04" w14:textId="4EA06B4D" w:rsidR="00290156" w:rsidRPr="0014440B" w:rsidRDefault="0026370A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32</w:t>
            </w:r>
            <w:r w:rsidR="00290156">
              <w:rPr>
                <w:lang w:val="en-CA"/>
              </w:rPr>
              <w:t>.</w:t>
            </w:r>
            <w:r>
              <w:rPr>
                <w:lang w:val="en-CA"/>
              </w:rPr>
              <w:t>2</w:t>
            </w:r>
          </w:p>
        </w:tc>
        <w:tc>
          <w:tcPr>
            <w:tcW w:w="1991" w:type="pct"/>
            <w:vAlign w:val="center"/>
          </w:tcPr>
          <w:p w14:paraId="157BA561" w14:textId="03E9AC84" w:rsidR="00290156" w:rsidRDefault="0026370A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48</w:t>
            </w:r>
          </w:p>
        </w:tc>
      </w:tr>
      <w:tr w:rsidR="006B5210" w:rsidRPr="0014440B" w14:paraId="688A6E64" w14:textId="77777777" w:rsidTr="00290156">
        <w:trPr>
          <w:trHeight w:val="292"/>
        </w:trPr>
        <w:tc>
          <w:tcPr>
            <w:tcW w:w="1018" w:type="pct"/>
            <w:vAlign w:val="center"/>
          </w:tcPr>
          <w:p w14:paraId="524B8249" w14:textId="23668E73" w:rsidR="006B5210" w:rsidRDefault="00712A3B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400</w:t>
            </w:r>
            <w:r w:rsidR="006B5210">
              <w:rPr>
                <w:lang w:val="en-CA"/>
              </w:rPr>
              <w:t xml:space="preserve"> MHz</w:t>
            </w:r>
          </w:p>
        </w:tc>
        <w:tc>
          <w:tcPr>
            <w:tcW w:w="1991" w:type="pct"/>
            <w:vAlign w:val="center"/>
          </w:tcPr>
          <w:p w14:paraId="35D20BB4" w14:textId="56FCB166" w:rsidR="006B5210" w:rsidRDefault="006B5210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</w:t>
            </w:r>
            <w:r w:rsidR="00712A3B">
              <w:rPr>
                <w:lang w:val="en-CA"/>
              </w:rPr>
              <w:t>28.8</w:t>
            </w:r>
          </w:p>
        </w:tc>
        <w:tc>
          <w:tcPr>
            <w:tcW w:w="1991" w:type="pct"/>
            <w:vAlign w:val="center"/>
          </w:tcPr>
          <w:p w14:paraId="5617C26B" w14:textId="0FDC0802" w:rsidR="006B5210" w:rsidRDefault="00712A3B" w:rsidP="00290156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192</w:t>
            </w:r>
          </w:p>
        </w:tc>
      </w:tr>
      <w:tr w:rsidR="00290156" w:rsidRPr="0014440B" w14:paraId="180BB93B" w14:textId="2E039122" w:rsidTr="00290156">
        <w:trPr>
          <w:trHeight w:val="292"/>
        </w:trPr>
        <w:tc>
          <w:tcPr>
            <w:tcW w:w="1018" w:type="pct"/>
            <w:vAlign w:val="center"/>
            <w:hideMark/>
          </w:tcPr>
          <w:p w14:paraId="77629102" w14:textId="77777777" w:rsidR="00290156" w:rsidRPr="006B5210" w:rsidRDefault="00290156" w:rsidP="00290156">
            <w:pPr>
              <w:jc w:val="center"/>
              <w:rPr>
                <w:lang w:val="en-US"/>
              </w:rPr>
            </w:pPr>
            <w:r>
              <w:rPr>
                <w:lang w:val="en-CA"/>
              </w:rPr>
              <w:t>1 GHz</w:t>
            </w:r>
          </w:p>
        </w:tc>
        <w:tc>
          <w:tcPr>
            <w:tcW w:w="1991" w:type="pct"/>
            <w:vAlign w:val="center"/>
            <w:hideMark/>
          </w:tcPr>
          <w:p w14:paraId="1B61F549" w14:textId="68F20161" w:rsidR="00290156" w:rsidRPr="006B5210" w:rsidRDefault="0026370A" w:rsidP="00290156">
            <w:pPr>
              <w:jc w:val="center"/>
              <w:rPr>
                <w:lang w:val="en-US"/>
              </w:rPr>
            </w:pPr>
            <w:r w:rsidRPr="006B5210">
              <w:rPr>
                <w:lang w:val="en-US"/>
              </w:rPr>
              <w:t>32</w:t>
            </w:r>
            <w:r w:rsidR="00A568FC">
              <w:rPr>
                <w:lang w:val="en-US"/>
              </w:rPr>
              <w:t>2</w:t>
            </w:r>
          </w:p>
        </w:tc>
        <w:tc>
          <w:tcPr>
            <w:tcW w:w="1991" w:type="pct"/>
            <w:vAlign w:val="center"/>
          </w:tcPr>
          <w:p w14:paraId="59E399DF" w14:textId="061743E0" w:rsidR="00290156" w:rsidRPr="006B5210" w:rsidRDefault="0026370A" w:rsidP="00290156">
            <w:pPr>
              <w:jc w:val="center"/>
              <w:rPr>
                <w:lang w:val="en-US"/>
              </w:rPr>
            </w:pPr>
            <w:r w:rsidRPr="006B5210">
              <w:rPr>
                <w:lang w:val="en-US"/>
              </w:rPr>
              <w:t>480</w:t>
            </w:r>
          </w:p>
        </w:tc>
      </w:tr>
    </w:tbl>
    <w:p w14:paraId="14CDB965" w14:textId="77777777" w:rsidR="008654DC" w:rsidRDefault="008654DC" w:rsidP="008654DC">
      <w:pPr>
        <w:overflowPunct/>
        <w:autoSpaceDE/>
        <w:autoSpaceDN/>
        <w:adjustRightInd/>
        <w:spacing w:after="0"/>
        <w:jc w:val="left"/>
        <w:textAlignment w:val="auto"/>
      </w:pPr>
    </w:p>
    <w:p w14:paraId="2D9968DC" w14:textId="77777777" w:rsidR="00A70164" w:rsidRDefault="00A70164" w:rsidP="00A70164">
      <w:pPr>
        <w:rPr>
          <w:b/>
          <w:bCs/>
        </w:rPr>
      </w:pPr>
    </w:p>
    <w:p w14:paraId="2A3E8DFF" w14:textId="25FB0F9F" w:rsidR="001109BB" w:rsidRDefault="00DA2EAD" w:rsidP="001401C9">
      <w:r>
        <w:t>As it can be seen from the table,</w:t>
      </w:r>
      <w:r w:rsidR="001109BB">
        <w:t xml:space="preserve"> for all the three scenarios the IMT-2020 requirements are fulfilled in terms of </w:t>
      </w:r>
      <w:r w:rsidR="00A568FC">
        <w:t>user experienced data rate</w:t>
      </w:r>
      <w:r w:rsidR="001109BB">
        <w:t xml:space="preserve"> for both uplink and downlink. </w:t>
      </w:r>
      <w:r w:rsidR="00F9031C">
        <w:t>It is noteworthy that a</w:t>
      </w:r>
      <w:r w:rsidR="001401C9" w:rsidRPr="001401C9">
        <w:t>bove 6 GHz a single 400 MHz component carrier would meet the requirement</w:t>
      </w:r>
      <w:r w:rsidR="001401C9">
        <w:t xml:space="preserve">. </w:t>
      </w:r>
      <w:r w:rsidR="00F9031C">
        <w:t>Meanwhile, b</w:t>
      </w:r>
      <w:r w:rsidR="001401C9" w:rsidRPr="001401C9">
        <w:t xml:space="preserve">elow 6 GHz </w:t>
      </w:r>
      <w:r w:rsidR="001401C9">
        <w:t>four</w:t>
      </w:r>
      <w:r w:rsidR="001401C9" w:rsidRPr="001401C9">
        <w:t> 100 MHz carrier</w:t>
      </w:r>
      <w:r w:rsidR="001401C9">
        <w:t>s</w:t>
      </w:r>
      <w:r w:rsidR="001401C9" w:rsidRPr="001401C9">
        <w:t xml:space="preserve"> could be aggregated </w:t>
      </w:r>
      <w:r w:rsidR="001401C9">
        <w:t xml:space="preserve">(as carrier aggregation of up to 16 carriers is supported by the NR) </w:t>
      </w:r>
      <w:r w:rsidR="001401C9" w:rsidRPr="001401C9">
        <w:t>to reach the target datarate</w:t>
      </w:r>
      <w:r w:rsidR="001401C9">
        <w:t xml:space="preserve">. </w:t>
      </w:r>
    </w:p>
    <w:p w14:paraId="135B07E8" w14:textId="77777777" w:rsidR="001109BB" w:rsidRDefault="001109BB" w:rsidP="004E3137"/>
    <w:p w14:paraId="3119140A" w14:textId="6D8C4118" w:rsidR="009868A4" w:rsidRPr="004E3137" w:rsidRDefault="009868A4" w:rsidP="009868A4">
      <w:pPr>
        <w:pStyle w:val="Observation"/>
      </w:pPr>
      <w:bookmarkStart w:id="3" w:name="_Toc498589240"/>
      <w:r>
        <w:t xml:space="preserve">IMT-2020 requirements </w:t>
      </w:r>
      <w:r w:rsidR="0034581F">
        <w:t xml:space="preserve">on </w:t>
      </w:r>
      <w:r w:rsidR="00B67EEE">
        <w:t>user experienced data rate</w:t>
      </w:r>
      <w:r w:rsidR="0034581F">
        <w:t xml:space="preserve"> can be fulfilled for the specified test environments for both uplink and downlink</w:t>
      </w:r>
      <w:r w:rsidR="00B67EEE">
        <w:t xml:space="preserve">, provided that the available bandwidth is </w:t>
      </w:r>
      <w:r w:rsidR="00F9031C">
        <w:t>at least 400</w:t>
      </w:r>
      <w:r w:rsidR="00B67EEE">
        <w:t xml:space="preserve"> MHz</w:t>
      </w:r>
      <w:r w:rsidR="0034581F">
        <w:t>.</w:t>
      </w:r>
      <w:bookmarkEnd w:id="3"/>
    </w:p>
    <w:p w14:paraId="4E54F3D7" w14:textId="77777777" w:rsidR="00DF71A0" w:rsidRPr="00CE0424" w:rsidRDefault="00DF71A0" w:rsidP="006E062C"/>
    <w:p w14:paraId="2C1B6BD4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2FC18FA" w14:textId="04ACE88F" w:rsidR="003355AD" w:rsidRDefault="00FB7856" w:rsidP="003355AD">
      <w:pPr>
        <w:pStyle w:val="BodyText"/>
      </w:pPr>
      <w:r>
        <w:t xml:space="preserve">In this contribution, we have presented the preliminary results of self-evaluation of the IMT-2020 requirements, as well as provided our preliminary input to the </w:t>
      </w:r>
      <w:r w:rsidRPr="00F1237D">
        <w:t xml:space="preserve">Study Item on </w:t>
      </w:r>
      <w:r w:rsidRPr="00F1237D">
        <w:rPr>
          <w:rFonts w:hint="eastAsia"/>
        </w:rPr>
        <w:t>Self Evaluation towards IMT-2020 Submission</w:t>
      </w:r>
      <w:r>
        <w:t xml:space="preserve">. It has been shown that the IMT-2020 requirements can be fulfilled in terms of </w:t>
      </w:r>
      <w:r w:rsidR="00D70A35">
        <w:t>user experienced data rate</w:t>
      </w:r>
      <w:r>
        <w:t xml:space="preserve"> for the corresponding test environment specified by ITU-R.</w:t>
      </w:r>
      <w:r w:rsidR="003355AD">
        <w:t xml:space="preserve"> </w:t>
      </w:r>
    </w:p>
    <w:p w14:paraId="09A67F92" w14:textId="77777777" w:rsidR="00436FB2" w:rsidRDefault="00EC2180" w:rsidP="003E18E6">
      <w:pPr>
        <w:pStyle w:val="BodyText"/>
        <w:rPr>
          <w:noProof/>
        </w:rPr>
      </w:pPr>
      <w:r>
        <w:t>The follow</w:t>
      </w:r>
      <w:r w:rsidR="00DA2EAD">
        <w:t>ing observations have been made:</w:t>
      </w:r>
      <w:r w:rsidR="003E18E6">
        <w:rPr>
          <w:b/>
          <w:bCs/>
        </w:rPr>
        <w:fldChar w:fldCharType="begin"/>
      </w:r>
      <w:r w:rsidR="003E18E6">
        <w:rPr>
          <w:b/>
          <w:bCs/>
        </w:rPr>
        <w:instrText xml:space="preserve"> TOC \f \n \t "Observation;1" </w:instrText>
      </w:r>
      <w:r w:rsidR="003E18E6">
        <w:rPr>
          <w:b/>
          <w:bCs/>
        </w:rPr>
        <w:fldChar w:fldCharType="separate"/>
      </w:r>
    </w:p>
    <w:p w14:paraId="598F7B57" w14:textId="77777777" w:rsidR="00436FB2" w:rsidRPr="0064266A" w:rsidRDefault="00436FB2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Observation 1</w:t>
      </w:r>
      <w:r w:rsidRPr="0064266A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>IMT-2020 requirements on user experienced data rate can be fulfilled for the specified test environments for both uplink and downlink, provided that the available bandwidth is at least 400 MHz.</w:t>
      </w:r>
    </w:p>
    <w:p w14:paraId="70967945" w14:textId="5378BA4A" w:rsidR="00C01F33" w:rsidRPr="00CE0424" w:rsidRDefault="003E18E6" w:rsidP="00EC2180">
      <w:pPr>
        <w:pStyle w:val="TOC1"/>
      </w:pPr>
      <w:r>
        <w:rPr>
          <w:b w:val="0"/>
          <w:bCs/>
        </w:rPr>
        <w:fldChar w:fldCharType="end"/>
      </w:r>
    </w:p>
    <w:p w14:paraId="57B73A36" w14:textId="77777777" w:rsidR="00F507D1" w:rsidRPr="00CE0424" w:rsidRDefault="00F507D1" w:rsidP="00CE0424">
      <w:pPr>
        <w:pStyle w:val="Heading1"/>
      </w:pPr>
      <w:bookmarkStart w:id="4" w:name="_In-sequence_SDU_delivery"/>
      <w:bookmarkEnd w:id="4"/>
      <w:r w:rsidRPr="00CE0424">
        <w:t>References</w:t>
      </w:r>
    </w:p>
    <w:p w14:paraId="2B41040F" w14:textId="4A675CDC" w:rsidR="00B97752" w:rsidRDefault="00255C39" w:rsidP="00325681">
      <w:pPr>
        <w:pStyle w:val="Reference"/>
        <w:numPr>
          <w:ilvl w:val="0"/>
          <w:numId w:val="15"/>
        </w:numPr>
        <w:textAlignment w:val="auto"/>
      </w:pPr>
      <w:r>
        <w:t>RP-171451</w:t>
      </w:r>
      <w:r w:rsidRPr="00731228">
        <w:t>, “</w:t>
      </w:r>
      <w:r w:rsidRPr="00F1237D">
        <w:t xml:space="preserve">New Study Item on </w:t>
      </w:r>
      <w:r w:rsidRPr="00F1237D">
        <w:rPr>
          <w:rFonts w:hint="eastAsia"/>
        </w:rPr>
        <w:t>Self Evaluation towards IMT-2020 Submission</w:t>
      </w:r>
      <w:r w:rsidRPr="00731228">
        <w:t>”</w:t>
      </w:r>
      <w:r>
        <w:t>, RAN#75, Ericsson et al.</w:t>
      </w:r>
    </w:p>
    <w:p w14:paraId="75C6C10A" w14:textId="79E30EB3" w:rsidR="00255C39" w:rsidRDefault="00255C39" w:rsidP="00311702">
      <w:pPr>
        <w:pStyle w:val="Reference"/>
      </w:pPr>
      <w:bookmarkStart w:id="5" w:name="_Ref494452764"/>
      <w:r>
        <w:t>Draft new Report ITU-R M.[IMT-2020.TECH PERF REQ] - Minimum requirements related to technical performance for IMT-2020 radio interface(s)</w:t>
      </w:r>
      <w:bookmarkEnd w:id="5"/>
      <w:r w:rsidR="00F93349">
        <w:t>.</w:t>
      </w:r>
    </w:p>
    <w:p w14:paraId="68F73695" w14:textId="066360F0" w:rsidR="005F3025" w:rsidRDefault="001E2299" w:rsidP="00311702">
      <w:pPr>
        <w:pStyle w:val="Reference"/>
      </w:pPr>
      <w:bookmarkStart w:id="6" w:name="_Ref494454569"/>
      <w:r>
        <w:t>Draft new Report ITU-R M.[IMT-2020.EVAL] - Guidelines for evaluation of radio interface technologies for IMT-2020</w:t>
      </w:r>
      <w:bookmarkEnd w:id="6"/>
      <w:r w:rsidR="00F93349">
        <w:t>.</w:t>
      </w:r>
    </w:p>
    <w:p w14:paraId="53B46A5B" w14:textId="664F8F59" w:rsidR="00340B58" w:rsidRPr="00CE0424" w:rsidRDefault="00513BF3" w:rsidP="00C132C0">
      <w:pPr>
        <w:pStyle w:val="Reference"/>
      </w:pPr>
      <w:bookmarkStart w:id="7" w:name="_Ref498004249"/>
      <w:r>
        <w:t>R1-1718709. “</w:t>
      </w:r>
      <w:r w:rsidRPr="00C66FF6">
        <w:t>IMT2020 self evaluation: On eMBB spectral efficiency</w:t>
      </w:r>
      <w:r>
        <w:t>,” RAN#88, Ericsson et al.</w:t>
      </w:r>
      <w:bookmarkEnd w:id="7"/>
    </w:p>
    <w:p w14:paraId="65514EBC" w14:textId="5F96C716" w:rsidR="007E20B8" w:rsidRPr="00CE0424" w:rsidRDefault="007E20B8" w:rsidP="00CE0424">
      <w:pPr>
        <w:pStyle w:val="BodyText"/>
      </w:pPr>
    </w:p>
    <w:sectPr w:rsidR="007E20B8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B3002D" w14:textId="77777777" w:rsidR="00200DA5" w:rsidRDefault="00200DA5">
      <w:r>
        <w:separator/>
      </w:r>
    </w:p>
  </w:endnote>
  <w:endnote w:type="continuationSeparator" w:id="0">
    <w:p w14:paraId="045688C4" w14:textId="77777777" w:rsidR="00200DA5" w:rsidRDefault="00200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9C31" w14:textId="5B1F9E17" w:rsidR="00C132C0" w:rsidRDefault="00C132C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0DA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0DA5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92FDF3" w14:textId="77777777" w:rsidR="00200DA5" w:rsidRDefault="00200DA5">
      <w:r>
        <w:separator/>
      </w:r>
    </w:p>
  </w:footnote>
  <w:footnote w:type="continuationSeparator" w:id="0">
    <w:p w14:paraId="00C28649" w14:textId="77777777" w:rsidR="00200DA5" w:rsidRDefault="00200D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648470" w14:textId="77777777" w:rsidR="00C132C0" w:rsidRDefault="00C132C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3910A5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D7662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40D6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1070D61"/>
    <w:multiLevelType w:val="hybridMultilevel"/>
    <w:tmpl w:val="D99EFDA0"/>
    <w:lvl w:ilvl="0" w:tplc="041D0001">
      <w:start w:val="1"/>
      <w:numFmt w:val="bullet"/>
      <w:lvlText w:val=""/>
      <w:lvlJc w:val="left"/>
      <w:pPr>
        <w:ind w:left="930" w:hanging="57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5F97A2B"/>
    <w:multiLevelType w:val="hybridMultilevel"/>
    <w:tmpl w:val="097AD0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70AF0"/>
    <w:multiLevelType w:val="hybridMultilevel"/>
    <w:tmpl w:val="5678BD76"/>
    <w:lvl w:ilvl="0" w:tplc="DDF80746">
      <w:numFmt w:val="bullet"/>
      <w:lvlText w:val="–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1"/>
  </w:num>
  <w:num w:numId="4">
    <w:abstractNumId w:val="12"/>
  </w:num>
  <w:num w:numId="5">
    <w:abstractNumId w:val="9"/>
  </w:num>
  <w:num w:numId="6">
    <w:abstractNumId w:val="13"/>
  </w:num>
  <w:num w:numId="7">
    <w:abstractNumId w:val="16"/>
  </w:num>
  <w:num w:numId="8">
    <w:abstractNumId w:val="10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15"/>
  </w:num>
  <w:num w:numId="14">
    <w:abstractNumId w:val="0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7"/>
  </w:num>
  <w:num w:numId="18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CA" w:vendorID="64" w:dllVersion="6" w:nlCheck="1" w:checkStyle="1"/>
  <w:activeWritingStyle w:appName="MSWord" w:lang="en-NZ" w:vendorID="64" w:dllVersion="6" w:nlCheck="1" w:checkStyle="1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6446"/>
    <w:rsid w:val="00006896"/>
    <w:rsid w:val="00006CF6"/>
    <w:rsid w:val="00007CDC"/>
    <w:rsid w:val="00011B28"/>
    <w:rsid w:val="00015D15"/>
    <w:rsid w:val="0002531D"/>
    <w:rsid w:val="0002564D"/>
    <w:rsid w:val="00025ECA"/>
    <w:rsid w:val="00027411"/>
    <w:rsid w:val="000325B8"/>
    <w:rsid w:val="00034C15"/>
    <w:rsid w:val="0003506D"/>
    <w:rsid w:val="00036BA1"/>
    <w:rsid w:val="00041D0D"/>
    <w:rsid w:val="000422E2"/>
    <w:rsid w:val="00042F22"/>
    <w:rsid w:val="000444EF"/>
    <w:rsid w:val="00046685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273"/>
    <w:rsid w:val="000B3A8F"/>
    <w:rsid w:val="000B4AB9"/>
    <w:rsid w:val="000B58C3"/>
    <w:rsid w:val="000B61E9"/>
    <w:rsid w:val="000C165A"/>
    <w:rsid w:val="000C2622"/>
    <w:rsid w:val="000C2E19"/>
    <w:rsid w:val="000D0D07"/>
    <w:rsid w:val="000D4797"/>
    <w:rsid w:val="000E0527"/>
    <w:rsid w:val="000E1E92"/>
    <w:rsid w:val="000F06D6"/>
    <w:rsid w:val="000F0EB1"/>
    <w:rsid w:val="000F1106"/>
    <w:rsid w:val="000F1B58"/>
    <w:rsid w:val="000F3BE9"/>
    <w:rsid w:val="000F3F6C"/>
    <w:rsid w:val="000F6DF3"/>
    <w:rsid w:val="001005FF"/>
    <w:rsid w:val="001062FB"/>
    <w:rsid w:val="001063E6"/>
    <w:rsid w:val="00106E04"/>
    <w:rsid w:val="001109BB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1C9"/>
    <w:rsid w:val="0014440B"/>
    <w:rsid w:val="00151E23"/>
    <w:rsid w:val="001521A7"/>
    <w:rsid w:val="001526E0"/>
    <w:rsid w:val="001551B5"/>
    <w:rsid w:val="001607C4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5B0F"/>
    <w:rsid w:val="001A6173"/>
    <w:rsid w:val="001A6CBA"/>
    <w:rsid w:val="001B0D97"/>
    <w:rsid w:val="001B5A5D"/>
    <w:rsid w:val="001C06AD"/>
    <w:rsid w:val="001C1CE5"/>
    <w:rsid w:val="001C3D2A"/>
    <w:rsid w:val="001D51BA"/>
    <w:rsid w:val="001D6342"/>
    <w:rsid w:val="001D6D53"/>
    <w:rsid w:val="001E2299"/>
    <w:rsid w:val="001E58E2"/>
    <w:rsid w:val="001E7AED"/>
    <w:rsid w:val="001F3916"/>
    <w:rsid w:val="001F54C5"/>
    <w:rsid w:val="001F662C"/>
    <w:rsid w:val="001F7074"/>
    <w:rsid w:val="00200490"/>
    <w:rsid w:val="00200DA5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5C39"/>
    <w:rsid w:val="00257543"/>
    <w:rsid w:val="00257A57"/>
    <w:rsid w:val="002617E7"/>
    <w:rsid w:val="0026370A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156"/>
    <w:rsid w:val="002907B5"/>
    <w:rsid w:val="00292A74"/>
    <w:rsid w:val="00292EB7"/>
    <w:rsid w:val="00292FF9"/>
    <w:rsid w:val="002958A1"/>
    <w:rsid w:val="00296227"/>
    <w:rsid w:val="002967F9"/>
    <w:rsid w:val="00296F44"/>
    <w:rsid w:val="0029777D"/>
    <w:rsid w:val="002A0173"/>
    <w:rsid w:val="002A055E"/>
    <w:rsid w:val="002A1D4E"/>
    <w:rsid w:val="002A2869"/>
    <w:rsid w:val="002B24D6"/>
    <w:rsid w:val="002C41E6"/>
    <w:rsid w:val="002C53B1"/>
    <w:rsid w:val="002D071A"/>
    <w:rsid w:val="002D34B2"/>
    <w:rsid w:val="002D7637"/>
    <w:rsid w:val="002E17F2"/>
    <w:rsid w:val="002E7CAE"/>
    <w:rsid w:val="002F2771"/>
    <w:rsid w:val="002F37A9"/>
    <w:rsid w:val="00301CE6"/>
    <w:rsid w:val="003023B8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4D23"/>
    <w:rsid w:val="00325681"/>
    <w:rsid w:val="00331751"/>
    <w:rsid w:val="00334579"/>
    <w:rsid w:val="003355AD"/>
    <w:rsid w:val="00335858"/>
    <w:rsid w:val="00336BDA"/>
    <w:rsid w:val="00340B58"/>
    <w:rsid w:val="00342BD7"/>
    <w:rsid w:val="00343A07"/>
    <w:rsid w:val="0034581F"/>
    <w:rsid w:val="00346DB5"/>
    <w:rsid w:val="003477B1"/>
    <w:rsid w:val="00357380"/>
    <w:rsid w:val="003602D9"/>
    <w:rsid w:val="003604CE"/>
    <w:rsid w:val="003665C5"/>
    <w:rsid w:val="00370E47"/>
    <w:rsid w:val="003742AC"/>
    <w:rsid w:val="00377CE1"/>
    <w:rsid w:val="00377FDC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6490"/>
    <w:rsid w:val="003B7FE5"/>
    <w:rsid w:val="003C11C8"/>
    <w:rsid w:val="003C2702"/>
    <w:rsid w:val="003C7806"/>
    <w:rsid w:val="003C7E69"/>
    <w:rsid w:val="003D109F"/>
    <w:rsid w:val="003D2478"/>
    <w:rsid w:val="003D3C45"/>
    <w:rsid w:val="003D5B1F"/>
    <w:rsid w:val="003D7962"/>
    <w:rsid w:val="003E15FA"/>
    <w:rsid w:val="003E18E6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6FB2"/>
    <w:rsid w:val="00437447"/>
    <w:rsid w:val="00441A92"/>
    <w:rsid w:val="0044369A"/>
    <w:rsid w:val="00444F56"/>
    <w:rsid w:val="00446488"/>
    <w:rsid w:val="00447880"/>
    <w:rsid w:val="004517AA"/>
    <w:rsid w:val="00452CAC"/>
    <w:rsid w:val="00457565"/>
    <w:rsid w:val="00457B71"/>
    <w:rsid w:val="004614A4"/>
    <w:rsid w:val="00465B83"/>
    <w:rsid w:val="004669E2"/>
    <w:rsid w:val="00470C31"/>
    <w:rsid w:val="004734D0"/>
    <w:rsid w:val="0047556B"/>
    <w:rsid w:val="00477768"/>
    <w:rsid w:val="00492BC5"/>
    <w:rsid w:val="004964F1"/>
    <w:rsid w:val="004A16BC"/>
    <w:rsid w:val="004A1E2C"/>
    <w:rsid w:val="004A2B94"/>
    <w:rsid w:val="004A3898"/>
    <w:rsid w:val="004B7C0C"/>
    <w:rsid w:val="004C3898"/>
    <w:rsid w:val="004C4058"/>
    <w:rsid w:val="004C5B4C"/>
    <w:rsid w:val="004D36B1"/>
    <w:rsid w:val="004D7EBD"/>
    <w:rsid w:val="004E2680"/>
    <w:rsid w:val="004E28F9"/>
    <w:rsid w:val="004E3137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3BF3"/>
    <w:rsid w:val="005153A7"/>
    <w:rsid w:val="005219CF"/>
    <w:rsid w:val="00524D3D"/>
    <w:rsid w:val="00534B59"/>
    <w:rsid w:val="00536759"/>
    <w:rsid w:val="00537C62"/>
    <w:rsid w:val="00540C55"/>
    <w:rsid w:val="00546970"/>
    <w:rsid w:val="00547F4D"/>
    <w:rsid w:val="00550419"/>
    <w:rsid w:val="00554E19"/>
    <w:rsid w:val="0056121F"/>
    <w:rsid w:val="00572505"/>
    <w:rsid w:val="00582809"/>
    <w:rsid w:val="0058798C"/>
    <w:rsid w:val="005900FA"/>
    <w:rsid w:val="005935A4"/>
    <w:rsid w:val="00593D47"/>
    <w:rsid w:val="005948C2"/>
    <w:rsid w:val="00595DCA"/>
    <w:rsid w:val="005967D1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5CD"/>
    <w:rsid w:val="005E385F"/>
    <w:rsid w:val="005E5B81"/>
    <w:rsid w:val="005F2CB1"/>
    <w:rsid w:val="005F3025"/>
    <w:rsid w:val="005F618C"/>
    <w:rsid w:val="005F70BD"/>
    <w:rsid w:val="0060283C"/>
    <w:rsid w:val="00604F14"/>
    <w:rsid w:val="00611B83"/>
    <w:rsid w:val="00613257"/>
    <w:rsid w:val="00620A71"/>
    <w:rsid w:val="00620D80"/>
    <w:rsid w:val="006212A9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266A"/>
    <w:rsid w:val="00643475"/>
    <w:rsid w:val="0064396A"/>
    <w:rsid w:val="00645A1F"/>
    <w:rsid w:val="0064624E"/>
    <w:rsid w:val="00650AB9"/>
    <w:rsid w:val="00655129"/>
    <w:rsid w:val="00655733"/>
    <w:rsid w:val="00655ACD"/>
    <w:rsid w:val="00656A92"/>
    <w:rsid w:val="00656DDE"/>
    <w:rsid w:val="00657284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9D0"/>
    <w:rsid w:val="00674CC3"/>
    <w:rsid w:val="00675C72"/>
    <w:rsid w:val="006771F9"/>
    <w:rsid w:val="006776D7"/>
    <w:rsid w:val="00681003"/>
    <w:rsid w:val="006817C9"/>
    <w:rsid w:val="00683ECE"/>
    <w:rsid w:val="0069356B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B5210"/>
    <w:rsid w:val="006B5B0F"/>
    <w:rsid w:val="006C03B8"/>
    <w:rsid w:val="006C5EC9"/>
    <w:rsid w:val="006C6059"/>
    <w:rsid w:val="006C716E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171B"/>
    <w:rsid w:val="00712287"/>
    <w:rsid w:val="00712772"/>
    <w:rsid w:val="00712A3B"/>
    <w:rsid w:val="007148D3"/>
    <w:rsid w:val="00715B9A"/>
    <w:rsid w:val="007212CD"/>
    <w:rsid w:val="00723B3A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30BD"/>
    <w:rsid w:val="007755F2"/>
    <w:rsid w:val="00776971"/>
    <w:rsid w:val="0078177E"/>
    <w:rsid w:val="0078192A"/>
    <w:rsid w:val="0078304C"/>
    <w:rsid w:val="00783673"/>
    <w:rsid w:val="00785490"/>
    <w:rsid w:val="00786689"/>
    <w:rsid w:val="007925EA"/>
    <w:rsid w:val="00793CD8"/>
    <w:rsid w:val="00795C92"/>
    <w:rsid w:val="00796231"/>
    <w:rsid w:val="00796E4B"/>
    <w:rsid w:val="007A1CB3"/>
    <w:rsid w:val="007A306F"/>
    <w:rsid w:val="007A43A6"/>
    <w:rsid w:val="007A58A6"/>
    <w:rsid w:val="007B3C3E"/>
    <w:rsid w:val="007B3D2D"/>
    <w:rsid w:val="007B50AE"/>
    <w:rsid w:val="007B51DF"/>
    <w:rsid w:val="007B533F"/>
    <w:rsid w:val="007C05DD"/>
    <w:rsid w:val="007C3B15"/>
    <w:rsid w:val="007C3D18"/>
    <w:rsid w:val="007C60BF"/>
    <w:rsid w:val="007C6A07"/>
    <w:rsid w:val="007C75A1"/>
    <w:rsid w:val="007C77A5"/>
    <w:rsid w:val="007D04E5"/>
    <w:rsid w:val="007D4853"/>
    <w:rsid w:val="007D5901"/>
    <w:rsid w:val="007D7526"/>
    <w:rsid w:val="007E20B8"/>
    <w:rsid w:val="007E4610"/>
    <w:rsid w:val="007E4715"/>
    <w:rsid w:val="007E505B"/>
    <w:rsid w:val="007E7091"/>
    <w:rsid w:val="007F03A9"/>
    <w:rsid w:val="00803FAE"/>
    <w:rsid w:val="0080605F"/>
    <w:rsid w:val="00807786"/>
    <w:rsid w:val="00811FCB"/>
    <w:rsid w:val="008158D6"/>
    <w:rsid w:val="008170E3"/>
    <w:rsid w:val="00817196"/>
    <w:rsid w:val="00822496"/>
    <w:rsid w:val="008235DB"/>
    <w:rsid w:val="00824AB4"/>
    <w:rsid w:val="00825C42"/>
    <w:rsid w:val="00825D25"/>
    <w:rsid w:val="00827D6F"/>
    <w:rsid w:val="008376AC"/>
    <w:rsid w:val="008422A1"/>
    <w:rsid w:val="008444E8"/>
    <w:rsid w:val="00844E80"/>
    <w:rsid w:val="00846FE7"/>
    <w:rsid w:val="00856911"/>
    <w:rsid w:val="008654DC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F87"/>
    <w:rsid w:val="008C2017"/>
    <w:rsid w:val="008C4958"/>
    <w:rsid w:val="008C4BAA"/>
    <w:rsid w:val="008C6AE8"/>
    <w:rsid w:val="008C7573"/>
    <w:rsid w:val="008D0DB2"/>
    <w:rsid w:val="008D34F1"/>
    <w:rsid w:val="008D39D8"/>
    <w:rsid w:val="008D6D1A"/>
    <w:rsid w:val="008E065E"/>
    <w:rsid w:val="008E0927"/>
    <w:rsid w:val="008E1909"/>
    <w:rsid w:val="008F1EAB"/>
    <w:rsid w:val="008F33DC"/>
    <w:rsid w:val="008F45EA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0058"/>
    <w:rsid w:val="00971F08"/>
    <w:rsid w:val="0097603D"/>
    <w:rsid w:val="00976949"/>
    <w:rsid w:val="00980477"/>
    <w:rsid w:val="00985253"/>
    <w:rsid w:val="009853B3"/>
    <w:rsid w:val="009868A4"/>
    <w:rsid w:val="00990630"/>
    <w:rsid w:val="00991761"/>
    <w:rsid w:val="00994DCA"/>
    <w:rsid w:val="009960EC"/>
    <w:rsid w:val="009970DD"/>
    <w:rsid w:val="009A0FBA"/>
    <w:rsid w:val="009A1601"/>
    <w:rsid w:val="009A1654"/>
    <w:rsid w:val="009A462D"/>
    <w:rsid w:val="009A5CBA"/>
    <w:rsid w:val="009B1F30"/>
    <w:rsid w:val="009B3AC2"/>
    <w:rsid w:val="009B4DF4"/>
    <w:rsid w:val="009B564E"/>
    <w:rsid w:val="009B64E5"/>
    <w:rsid w:val="009B7E87"/>
    <w:rsid w:val="009C075A"/>
    <w:rsid w:val="009C3D55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6A4"/>
    <w:rsid w:val="00A048A8"/>
    <w:rsid w:val="00A04F49"/>
    <w:rsid w:val="00A13E54"/>
    <w:rsid w:val="00A17F63"/>
    <w:rsid w:val="00A2193B"/>
    <w:rsid w:val="00A2351A"/>
    <w:rsid w:val="00A264A9"/>
    <w:rsid w:val="00A27785"/>
    <w:rsid w:val="00A30187"/>
    <w:rsid w:val="00A320AE"/>
    <w:rsid w:val="00A3448A"/>
    <w:rsid w:val="00A36297"/>
    <w:rsid w:val="00A41E2B"/>
    <w:rsid w:val="00A45B74"/>
    <w:rsid w:val="00A46D14"/>
    <w:rsid w:val="00A47AE7"/>
    <w:rsid w:val="00A52E1D"/>
    <w:rsid w:val="00A568FC"/>
    <w:rsid w:val="00A61499"/>
    <w:rsid w:val="00A62A77"/>
    <w:rsid w:val="00A63483"/>
    <w:rsid w:val="00A657D7"/>
    <w:rsid w:val="00A660AC"/>
    <w:rsid w:val="00A67E6C"/>
    <w:rsid w:val="00A70164"/>
    <w:rsid w:val="00A709CB"/>
    <w:rsid w:val="00A71B99"/>
    <w:rsid w:val="00A739D0"/>
    <w:rsid w:val="00A761D4"/>
    <w:rsid w:val="00A77EC4"/>
    <w:rsid w:val="00A92879"/>
    <w:rsid w:val="00A9442A"/>
    <w:rsid w:val="00AA016F"/>
    <w:rsid w:val="00AA0295"/>
    <w:rsid w:val="00AA1ED6"/>
    <w:rsid w:val="00AA51D6"/>
    <w:rsid w:val="00AB0BC8"/>
    <w:rsid w:val="00AB0C8E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3121"/>
    <w:rsid w:val="00B05084"/>
    <w:rsid w:val="00B157F9"/>
    <w:rsid w:val="00B20256"/>
    <w:rsid w:val="00B20D09"/>
    <w:rsid w:val="00B2763F"/>
    <w:rsid w:val="00B27AAC"/>
    <w:rsid w:val="00B27AF0"/>
    <w:rsid w:val="00B27D38"/>
    <w:rsid w:val="00B304F3"/>
    <w:rsid w:val="00B30929"/>
    <w:rsid w:val="00B372AA"/>
    <w:rsid w:val="00B40445"/>
    <w:rsid w:val="00B40BEF"/>
    <w:rsid w:val="00B41888"/>
    <w:rsid w:val="00B45A52"/>
    <w:rsid w:val="00B46175"/>
    <w:rsid w:val="00B6188F"/>
    <w:rsid w:val="00B664C7"/>
    <w:rsid w:val="00B67EEE"/>
    <w:rsid w:val="00B739F6"/>
    <w:rsid w:val="00B81A6C"/>
    <w:rsid w:val="00B8369A"/>
    <w:rsid w:val="00B85DE5"/>
    <w:rsid w:val="00B90F73"/>
    <w:rsid w:val="00B936BD"/>
    <w:rsid w:val="00B93B59"/>
    <w:rsid w:val="00B9406A"/>
    <w:rsid w:val="00B97752"/>
    <w:rsid w:val="00BA2280"/>
    <w:rsid w:val="00BA2A08"/>
    <w:rsid w:val="00BA56D2"/>
    <w:rsid w:val="00BA76E0"/>
    <w:rsid w:val="00BB2A25"/>
    <w:rsid w:val="00BB49D6"/>
    <w:rsid w:val="00BB51E9"/>
    <w:rsid w:val="00BC0FDC"/>
    <w:rsid w:val="00BC103A"/>
    <w:rsid w:val="00BC3053"/>
    <w:rsid w:val="00BC4D2E"/>
    <w:rsid w:val="00BD05A6"/>
    <w:rsid w:val="00BD48AC"/>
    <w:rsid w:val="00BD5F1A"/>
    <w:rsid w:val="00BE1234"/>
    <w:rsid w:val="00BE2FA6"/>
    <w:rsid w:val="00BE333F"/>
    <w:rsid w:val="00BE5ACA"/>
    <w:rsid w:val="00BE7406"/>
    <w:rsid w:val="00BE7603"/>
    <w:rsid w:val="00BF3279"/>
    <w:rsid w:val="00BF74C7"/>
    <w:rsid w:val="00C014E2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32C0"/>
    <w:rsid w:val="00C14D4B"/>
    <w:rsid w:val="00C154BB"/>
    <w:rsid w:val="00C26277"/>
    <w:rsid w:val="00C279B5"/>
    <w:rsid w:val="00C27C45"/>
    <w:rsid w:val="00C27CC4"/>
    <w:rsid w:val="00C3719D"/>
    <w:rsid w:val="00C4224E"/>
    <w:rsid w:val="00C54995"/>
    <w:rsid w:val="00C54D41"/>
    <w:rsid w:val="00C60783"/>
    <w:rsid w:val="00C64672"/>
    <w:rsid w:val="00C70697"/>
    <w:rsid w:val="00C71A68"/>
    <w:rsid w:val="00C72EF4"/>
    <w:rsid w:val="00C75D2F"/>
    <w:rsid w:val="00C767BE"/>
    <w:rsid w:val="00C76E3C"/>
    <w:rsid w:val="00C81568"/>
    <w:rsid w:val="00C81751"/>
    <w:rsid w:val="00C9027A"/>
    <w:rsid w:val="00C9068E"/>
    <w:rsid w:val="00C93C4B"/>
    <w:rsid w:val="00C944AB"/>
    <w:rsid w:val="00C95B40"/>
    <w:rsid w:val="00CA1ED8"/>
    <w:rsid w:val="00CA4676"/>
    <w:rsid w:val="00CB1F63"/>
    <w:rsid w:val="00CB6232"/>
    <w:rsid w:val="00CB7170"/>
    <w:rsid w:val="00CC040E"/>
    <w:rsid w:val="00CC111F"/>
    <w:rsid w:val="00CC2011"/>
    <w:rsid w:val="00CC3EA0"/>
    <w:rsid w:val="00CC73BC"/>
    <w:rsid w:val="00CC7B45"/>
    <w:rsid w:val="00CD1188"/>
    <w:rsid w:val="00CD2ED1"/>
    <w:rsid w:val="00CD337B"/>
    <w:rsid w:val="00CE0424"/>
    <w:rsid w:val="00CE3B1F"/>
    <w:rsid w:val="00CE7561"/>
    <w:rsid w:val="00CF1354"/>
    <w:rsid w:val="00CF363F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15D7C"/>
    <w:rsid w:val="00D239A7"/>
    <w:rsid w:val="00D23F47"/>
    <w:rsid w:val="00D2617D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708B0"/>
    <w:rsid w:val="00D70A35"/>
    <w:rsid w:val="00D7324B"/>
    <w:rsid w:val="00D77B1D"/>
    <w:rsid w:val="00D8021F"/>
    <w:rsid w:val="00D80383"/>
    <w:rsid w:val="00D823C6"/>
    <w:rsid w:val="00D849C2"/>
    <w:rsid w:val="00D86CA3"/>
    <w:rsid w:val="00D871CE"/>
    <w:rsid w:val="00D9196D"/>
    <w:rsid w:val="00D92982"/>
    <w:rsid w:val="00DA2EAD"/>
    <w:rsid w:val="00DA305E"/>
    <w:rsid w:val="00DA3DE1"/>
    <w:rsid w:val="00DA5417"/>
    <w:rsid w:val="00DA56E8"/>
    <w:rsid w:val="00DB0A9F"/>
    <w:rsid w:val="00DB377D"/>
    <w:rsid w:val="00DC2D36"/>
    <w:rsid w:val="00DC53EF"/>
    <w:rsid w:val="00DC73DC"/>
    <w:rsid w:val="00DE5608"/>
    <w:rsid w:val="00DE58D0"/>
    <w:rsid w:val="00DE654F"/>
    <w:rsid w:val="00DF0B6E"/>
    <w:rsid w:val="00DF15E0"/>
    <w:rsid w:val="00DF37A0"/>
    <w:rsid w:val="00DF3D21"/>
    <w:rsid w:val="00DF71A0"/>
    <w:rsid w:val="00E110E7"/>
    <w:rsid w:val="00E11B20"/>
    <w:rsid w:val="00E14D9A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0ED5"/>
    <w:rsid w:val="00E63838"/>
    <w:rsid w:val="00E64434"/>
    <w:rsid w:val="00E660D3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180"/>
    <w:rsid w:val="00EC27C6"/>
    <w:rsid w:val="00EC4207"/>
    <w:rsid w:val="00EC5653"/>
    <w:rsid w:val="00EC71CE"/>
    <w:rsid w:val="00ED1006"/>
    <w:rsid w:val="00ED7330"/>
    <w:rsid w:val="00EF18FE"/>
    <w:rsid w:val="00EF3B99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D6"/>
    <w:rsid w:val="00F35F87"/>
    <w:rsid w:val="00F40F0C"/>
    <w:rsid w:val="00F4766C"/>
    <w:rsid w:val="00F507D1"/>
    <w:rsid w:val="00F519CE"/>
    <w:rsid w:val="00F51ADA"/>
    <w:rsid w:val="00F552E0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31C"/>
    <w:rsid w:val="00F9056A"/>
    <w:rsid w:val="00F90F8D"/>
    <w:rsid w:val="00F92782"/>
    <w:rsid w:val="00F92F72"/>
    <w:rsid w:val="00F93349"/>
    <w:rsid w:val="00F93AA9"/>
    <w:rsid w:val="00F93C9A"/>
    <w:rsid w:val="00F96985"/>
    <w:rsid w:val="00F97838"/>
    <w:rsid w:val="00FA2BB3"/>
    <w:rsid w:val="00FB4C80"/>
    <w:rsid w:val="00FB6A6A"/>
    <w:rsid w:val="00FB7856"/>
    <w:rsid w:val="00FC7429"/>
    <w:rsid w:val="00FD07F6"/>
    <w:rsid w:val="00FD1EC8"/>
    <w:rsid w:val="00FD47ED"/>
    <w:rsid w:val="00FD74DB"/>
    <w:rsid w:val="00FD7660"/>
    <w:rsid w:val="00FE0655"/>
    <w:rsid w:val="00FE2045"/>
    <w:rsid w:val="00FE2365"/>
    <w:rsid w:val="00FE4C7B"/>
    <w:rsid w:val="00FE704D"/>
    <w:rsid w:val="00FE7336"/>
    <w:rsid w:val="00FE787C"/>
    <w:rsid w:val="00FF3A57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0CCEE"/>
  <w15:chartTrackingRefBased/>
  <w15:docId w15:val="{C6A8E958-38BC-4D19-A9AB-916DE4208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footnote text" w:uiPriority="99"/>
    <w:lsdException w:name="caption" w:qFormat="1"/>
    <w:lsdException w:name="table of figures" w:uiPriority="99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50F9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uiPriority w:val="99"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table" w:styleId="PlainTable1">
    <w:name w:val="Plain Table 1"/>
    <w:basedOn w:val="TableNormal"/>
    <w:uiPriority w:val="72"/>
    <w:rsid w:val="00B27D3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Equation">
    <w:name w:val="Equation"/>
    <w:aliases w:val="eq"/>
    <w:basedOn w:val="Normal"/>
    <w:link w:val="EquationeqChar"/>
    <w:rsid w:val="00FF3A57"/>
    <w:pPr>
      <w:tabs>
        <w:tab w:val="left" w:pos="1134"/>
        <w:tab w:val="center" w:pos="4820"/>
        <w:tab w:val="right" w:pos="9639"/>
      </w:tabs>
      <w:spacing w:before="120" w:after="0"/>
      <w:jc w:val="left"/>
    </w:pPr>
    <w:rPr>
      <w:rFonts w:ascii="Times New Roman" w:hAnsi="Times New Roman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FF3A57"/>
    <w:rPr>
      <w:rFonts w:ascii="Arial" w:hAnsi="Arial"/>
      <w:sz w:val="16"/>
      <w:szCs w:val="16"/>
      <w:lang w:val="en-GB" w:eastAsia="zh-CN"/>
    </w:rPr>
  </w:style>
  <w:style w:type="character" w:customStyle="1" w:styleId="EquationeqChar">
    <w:name w:val="Equation.eq Char"/>
    <w:basedOn w:val="DefaultParagraphFont"/>
    <w:link w:val="Equation"/>
    <w:qFormat/>
    <w:locked/>
    <w:rsid w:val="00FF3A57"/>
    <w:rPr>
      <w:rFonts w:ascii="Times New Roman" w:hAnsi="Times New Roman"/>
      <w:sz w:val="24"/>
      <w:lang w:val="en-GB"/>
    </w:rPr>
  </w:style>
  <w:style w:type="table" w:styleId="TableGridLight">
    <w:name w:val="Grid Table Light"/>
    <w:basedOn w:val="TableNormal"/>
    <w:uiPriority w:val="32"/>
    <w:qFormat/>
    <w:rsid w:val="00041D0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st">
    <w:name w:val="st"/>
    <w:basedOn w:val="DefaultParagraphFont"/>
    <w:rsid w:val="00CF363F"/>
  </w:style>
  <w:style w:type="character" w:styleId="Emphasis">
    <w:name w:val="Emphasis"/>
    <w:basedOn w:val="DefaultParagraphFont"/>
    <w:uiPriority w:val="20"/>
    <w:qFormat/>
    <w:rsid w:val="00CF363F"/>
    <w:rPr>
      <w:i/>
      <w:iCs/>
    </w:rPr>
  </w:style>
  <w:style w:type="paragraph" w:customStyle="1" w:styleId="Questionref">
    <w:name w:val="Question_ref"/>
    <w:basedOn w:val="Normal"/>
    <w:next w:val="Normal"/>
    <w:qFormat/>
    <w:rsid w:val="00C27CC4"/>
    <w:pPr>
      <w:keepNext/>
      <w:keepLines/>
      <w:tabs>
        <w:tab w:val="left" w:pos="1134"/>
        <w:tab w:val="left" w:pos="1871"/>
        <w:tab w:val="left" w:pos="2268"/>
      </w:tabs>
      <w:spacing w:before="120" w:after="0"/>
      <w:jc w:val="center"/>
    </w:pPr>
    <w:rPr>
      <w:rFonts w:ascii="Times New Roman" w:eastAsiaTheme="minorEastAsia" w:hAnsi="Times New Roman"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15D7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2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5NUHHDQN7SK2-1-3684</_dlc_DocId>
    <_dlc_DocIdUrl xmlns="08b2df90-05d3-4030-90d4-c9feeb4a1cd9">
      <Url>https://ericoll.internal.ericsson.com/sites/STAR/_layouts/DocIdRedir.aspx?ID=5NUHHDQN7SK2-1-3684</Url>
      <Description>5NUHHDQN7SK2-1-3684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5.xml><?xml version="1.0" encoding="utf-8"?>
<LongProperties xmlns="http://schemas.microsoft.com/office/2006/metadata/longProperties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28515-FB98-4066-AFF6-FD3944B819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AC6988-A222-4B1F-89F0-5598AB0FDB60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3.xml><?xml version="1.0" encoding="utf-8"?>
<ds:datastoreItem xmlns:ds="http://schemas.openxmlformats.org/officeDocument/2006/customXml" ds:itemID="{FCADE499-8107-4832-98E9-73B0E4FE264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887B350-DC57-4503-B072-C47A3D5338D9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9F46F36-59D5-4CE1-BE60-38A4C3EE0F6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86A7625-B9A6-455D-9DA1-07CE5FBADEA1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6182953C-9884-4D24-AACB-6D091C7B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0</TotalTime>
  <Pages>3</Pages>
  <Words>805</Words>
  <Characters>4592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5387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Mats Folke</dc:creator>
  <cp:keywords>Ericsson; TDoc; 3GPP</cp:keywords>
  <cp:lastModifiedBy>Asbjörn Grövlen</cp:lastModifiedBy>
  <cp:revision>3</cp:revision>
  <cp:lastPrinted>2008-01-31T16:09:00Z</cp:lastPrinted>
  <dcterms:created xsi:type="dcterms:W3CDTF">2017-11-17T23:54:00Z</dcterms:created>
  <dcterms:modified xsi:type="dcterms:W3CDTF">2017-11-17T23:54:00Z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5NUHHDQN7SK2-1-561</vt:lpwstr>
  </property>
  <property fmtid="{D5CDD505-2E9C-101B-9397-08002B2CF9AE}" pid="5" name="_dlc_DocIdItemGuid">
    <vt:lpwstr>88cef875-e040-4f77-8fb7-097f6396163d</vt:lpwstr>
  </property>
  <property fmtid="{D5CDD505-2E9C-101B-9397-08002B2CF9AE}" pid="6" name="_dlc_DocIdUrl">
    <vt:lpwstr>https://ericoll.internal.ericsson.com/sites/STAR/_layouts/DocIdRedir.aspx?ID=5NUHHDQN7SK2-1-561, 5NUHHDQN7SK2-1-561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0x010100BB337192E63E44A7A744CE7393F41F4E00FC0FCE182CC02C499F00CC069FCD5A25</vt:lpwstr>
  </property>
</Properties>
</file>